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B6B89" w:rsidR="00B92B86" w:rsidP="0049749B" w:rsidRDefault="00B92B86" w14:paraId="af55c22" w14:textId="af55c22">
      <w:pPr>
        <w:spacing w:after="0" w:line="240" w:lineRule="auto"/>
        <w:jc w:val="right"/>
        <w15:collapsed w:val="false"/>
        <w:rPr>
          <w:rFonts w:ascii="Arial" w:hAnsi="Arial" w:cs="Arial"/>
          <w:color w:val="FF0000"/>
          <w:sz w:val="12"/>
          <w:szCs w:val="24"/>
        </w:rPr>
      </w:pPr>
      <w:bookmarkStart w:name="_GoBack" w:id="0"/>
      <w:bookmarkEnd w:id="0"/>
    </w:p>
    <w:p w:rsidRPr="000B6B89" w:rsidR="00797FF7" w:rsidP="00797FF7" w:rsidRDefault="00797FF7">
      <w:pPr>
        <w:spacing w:after="0" w:line="240" w:lineRule="auto"/>
        <w:jc w:val="both"/>
        <w:rPr>
          <w:rFonts w:ascii="Arial" w:hAnsi="Arial" w:eastAsia="Times New Roman" w:cs="Arial"/>
          <w:sz w:val="24"/>
          <w:szCs w:val="24"/>
          <w:lang w:eastAsia="hr-HR"/>
        </w:rPr>
      </w:pPr>
      <w:r w:rsidRPr="000B6B89">
        <w:rPr>
          <w:rFonts w:ascii="Arial" w:hAnsi="Arial" w:eastAsia="Times New Roman" w:cs="Arial"/>
          <w:sz w:val="24"/>
          <w:szCs w:val="24"/>
          <w:lang w:eastAsia="hr-HR"/>
        </w:rPr>
        <w:t xml:space="preserve">       REPUBLIKA HRVATSKA</w:t>
      </w:r>
    </w:p>
    <w:p w:rsidRPr="000B6B89" w:rsidR="00797FF7" w:rsidP="00797FF7" w:rsidRDefault="00797FF7">
      <w:pPr>
        <w:spacing w:after="0" w:line="240" w:lineRule="auto"/>
        <w:jc w:val="both"/>
        <w:rPr>
          <w:rFonts w:ascii="Arial" w:hAnsi="Arial" w:eastAsia="Times New Roman" w:cs="Arial"/>
          <w:sz w:val="24"/>
          <w:szCs w:val="24"/>
          <w:lang w:eastAsia="hr-HR"/>
        </w:rPr>
      </w:pPr>
      <w:r w:rsidRPr="000B6B89">
        <w:rPr>
          <w:rFonts w:ascii="Arial" w:hAnsi="Arial" w:eastAsia="Times New Roman" w:cs="Arial"/>
          <w:sz w:val="24"/>
          <w:szCs w:val="24"/>
          <w:lang w:eastAsia="hr-HR"/>
        </w:rPr>
        <w:t>TRGOVAČKI SUD U VARAŽDINU</w:t>
      </w:r>
      <w:r w:rsidRPr="000B6B89">
        <w:rPr>
          <w:rFonts w:ascii="Arial" w:hAnsi="Arial" w:eastAsia="Times New Roman" w:cs="Arial"/>
          <w:sz w:val="24"/>
          <w:szCs w:val="24"/>
          <w:lang w:eastAsia="hr-HR"/>
        </w:rPr>
        <w:tab/>
        <w:t xml:space="preserve">                    </w:t>
      </w:r>
    </w:p>
    <w:p w:rsidRPr="000B6B89" w:rsidR="00797FF7" w:rsidP="00797FF7" w:rsidRDefault="00797FF7">
      <w:pPr>
        <w:spacing w:after="0" w:line="240" w:lineRule="auto"/>
        <w:rPr>
          <w:rFonts w:ascii="Arial" w:hAnsi="Arial" w:eastAsia="Times New Roman" w:cs="Arial"/>
          <w:sz w:val="24"/>
          <w:szCs w:val="24"/>
          <w:lang w:eastAsia="hr-HR"/>
        </w:rPr>
      </w:pPr>
      <w:r w:rsidRPr="000B6B89">
        <w:rPr>
          <w:rFonts w:ascii="Arial" w:hAnsi="Arial" w:eastAsia="Times New Roman" w:cs="Arial"/>
          <w:sz w:val="24"/>
          <w:szCs w:val="24"/>
          <w:lang w:eastAsia="hr-HR"/>
        </w:rPr>
        <w:t xml:space="preserve">       Varaždin, Braće Radić 2</w:t>
      </w:r>
    </w:p>
    <w:p w:rsidRPr="000B6B89" w:rsidR="00797FF7" w:rsidP="0049749B" w:rsidRDefault="00797FF7">
      <w:pPr>
        <w:spacing w:after="0" w:line="240" w:lineRule="auto"/>
        <w:jc w:val="right"/>
        <w:rPr>
          <w:rFonts w:ascii="Arial" w:hAnsi="Arial" w:cs="Arial"/>
          <w:sz w:val="12"/>
          <w:szCs w:val="24"/>
        </w:rPr>
      </w:pPr>
    </w:p>
    <w:p w:rsidRPr="000B6B89" w:rsidR="00797FF7" w:rsidP="0049749B" w:rsidRDefault="00797FF7">
      <w:pPr>
        <w:spacing w:after="0" w:line="240" w:lineRule="auto"/>
        <w:jc w:val="right"/>
        <w:rPr>
          <w:rFonts w:ascii="Arial" w:hAnsi="Arial" w:cs="Arial"/>
          <w:sz w:val="12"/>
          <w:szCs w:val="24"/>
        </w:rPr>
      </w:pPr>
    </w:p>
    <w:tbl>
      <w:tblPr>
        <w:tblW w:w="0" w:type="auto"/>
        <w:jc w:val="right"/>
        <w:tblCellMar>
          <w:left w:w="0" w:type="dxa"/>
          <w:right w:w="0" w:type="dxa"/>
        </w:tblCellMar>
        <w:tblLook w:firstRow="1" w:lastRow="1" w:firstColumn="1" w:lastColumn="1" w:noHBand="0" w:noVBand="0" w:val="01E0"/>
      </w:tblPr>
      <w:tblGrid>
        <w:gridCol w:w="4320"/>
      </w:tblGrid>
      <w:tr w:rsidRPr="000B6B89" w:rsidR="00340399" w:rsidTr="001D0E8B">
        <w:trPr>
          <w:jc w:val="right"/>
        </w:trPr>
        <w:tc>
          <w:tcPr>
            <w:tcW w:w="4320" w:type="dxa"/>
          </w:tcPr>
          <w:p w:rsidRPr="000B6B89" w:rsidR="00340399" w:rsidP="00DF200C" w:rsidRDefault="002F61DE">
            <w:pPr>
              <w:pStyle w:val="VSVerzija"/>
              <w:jc w:val="right"/>
              <w:rPr>
                <w:rFonts w:ascii="Arial" w:hAnsi="Arial" w:cs="Arial"/>
              </w:rPr>
            </w:pPr>
            <w:r w:rsidRPr="000B6B89">
              <w:rPr>
                <w:rFonts w:ascii="Arial" w:hAnsi="Arial" w:cs="Arial"/>
              </w:rPr>
              <w:t>Poslovni b</w:t>
            </w:r>
            <w:r w:rsidRPr="000B6B89" w:rsidR="0092437B">
              <w:rPr>
                <w:rFonts w:ascii="Arial" w:hAnsi="Arial" w:cs="Arial"/>
              </w:rPr>
              <w:t xml:space="preserve">roj: </w:t>
            </w:r>
            <w:r w:rsidRPr="000B6B89" w:rsidR="00797FF7">
              <w:rPr>
                <w:rFonts w:ascii="Arial" w:hAnsi="Arial" w:cs="Arial"/>
              </w:rPr>
              <w:t>1</w:t>
            </w:r>
            <w:r w:rsidRPr="000B6B89" w:rsidR="00DD3653">
              <w:rPr>
                <w:rFonts w:ascii="Arial" w:hAnsi="Arial" w:cs="Arial"/>
              </w:rPr>
              <w:t>0</w:t>
            </w:r>
            <w:r w:rsidRPr="000B6B89">
              <w:rPr>
                <w:rFonts w:ascii="Arial" w:hAnsi="Arial" w:cs="Arial"/>
              </w:rPr>
              <w:t xml:space="preserve"> </w:t>
            </w:r>
            <w:r w:rsidRPr="000B6B89" w:rsidR="00F65D4C">
              <w:rPr>
                <w:rFonts w:ascii="Arial" w:hAnsi="Arial" w:cs="Arial"/>
              </w:rPr>
              <w:t>St</w:t>
            </w:r>
            <w:r w:rsidRPr="000B6B89" w:rsidR="0092437B">
              <w:rPr>
                <w:rFonts w:ascii="Arial" w:hAnsi="Arial" w:cs="Arial"/>
              </w:rPr>
              <w:t>-</w:t>
            </w:r>
            <w:r w:rsidRPr="000B6B89" w:rsidR="00F1768E">
              <w:rPr>
                <w:rFonts w:ascii="Arial" w:hAnsi="Arial" w:cs="Arial"/>
              </w:rPr>
              <w:t>466</w:t>
            </w:r>
            <w:r w:rsidRPr="000B6B89" w:rsidR="00340399">
              <w:rPr>
                <w:rFonts w:ascii="Arial" w:hAnsi="Arial" w:cs="Arial"/>
              </w:rPr>
              <w:t>/</w:t>
            </w:r>
            <w:r w:rsidRPr="000B6B89" w:rsidR="00FE4624">
              <w:rPr>
                <w:rFonts w:ascii="Arial" w:hAnsi="Arial" w:cs="Arial"/>
              </w:rPr>
              <w:t>20</w:t>
            </w:r>
            <w:r w:rsidRPr="000B6B89" w:rsidR="00797FF7">
              <w:rPr>
                <w:rFonts w:ascii="Arial" w:hAnsi="Arial" w:cs="Arial"/>
              </w:rPr>
              <w:t>1</w:t>
            </w:r>
            <w:r w:rsidRPr="000B6B89" w:rsidR="00FF59CA">
              <w:rPr>
                <w:rFonts w:ascii="Arial" w:hAnsi="Arial" w:cs="Arial"/>
              </w:rPr>
              <w:t>8</w:t>
            </w:r>
            <w:r w:rsidRPr="000B6B89" w:rsidR="00340399">
              <w:rPr>
                <w:rFonts w:ascii="Arial" w:hAnsi="Arial" w:cs="Arial"/>
              </w:rPr>
              <w:t>-</w:t>
            </w:r>
            <w:r w:rsidR="00DF200C">
              <w:rPr>
                <w:rFonts w:ascii="Arial" w:hAnsi="Arial" w:cs="Arial"/>
              </w:rPr>
              <w:t>208</w:t>
            </w:r>
          </w:p>
        </w:tc>
      </w:tr>
    </w:tbl>
    <w:p w:rsidRPr="000B6B89" w:rsidR="008D05FD" w:rsidP="0049749B" w:rsidRDefault="008D05FD">
      <w:pPr>
        <w:spacing w:after="0" w:line="240" w:lineRule="auto"/>
        <w:jc w:val="both"/>
        <w:rPr>
          <w:rFonts w:ascii="Arial" w:hAnsi="Arial" w:cs="Arial"/>
          <w:sz w:val="24"/>
          <w:szCs w:val="24"/>
        </w:rPr>
      </w:pPr>
    </w:p>
    <w:p w:rsidRPr="000B6B89" w:rsidR="00F65D4C" w:rsidP="00F65D4C" w:rsidRDefault="00F65D4C">
      <w:pPr>
        <w:spacing w:after="0" w:line="240" w:lineRule="auto"/>
        <w:jc w:val="center"/>
        <w:rPr>
          <w:rFonts w:ascii="Arial" w:hAnsi="Arial" w:eastAsia="Times New Roman" w:cs="Arial"/>
          <w:sz w:val="24"/>
          <w:szCs w:val="24"/>
          <w:lang w:eastAsia="hr-HR"/>
        </w:rPr>
      </w:pPr>
      <w:r w:rsidRPr="000B6B89">
        <w:rPr>
          <w:rFonts w:ascii="Arial" w:hAnsi="Arial" w:eastAsia="Times New Roman" w:cs="Arial"/>
          <w:sz w:val="24"/>
          <w:szCs w:val="24"/>
          <w:lang w:eastAsia="hr-HR"/>
        </w:rPr>
        <w:t>Z A P I S N I K</w:t>
      </w:r>
    </w:p>
    <w:p w:rsidRPr="000B6B89" w:rsidR="00F65D4C" w:rsidP="00F65D4C" w:rsidRDefault="00F65D4C">
      <w:pPr>
        <w:spacing w:after="0" w:line="240" w:lineRule="auto"/>
        <w:jc w:val="center"/>
        <w:rPr>
          <w:rFonts w:ascii="Arial" w:hAnsi="Arial" w:eastAsia="Times New Roman" w:cs="Arial"/>
          <w:sz w:val="24"/>
          <w:szCs w:val="24"/>
          <w:lang w:eastAsia="hr-HR"/>
        </w:rPr>
      </w:pPr>
      <w:r w:rsidRPr="000B6B89">
        <w:rPr>
          <w:rFonts w:ascii="Arial" w:hAnsi="Arial" w:eastAsia="Times New Roman" w:cs="Arial"/>
          <w:sz w:val="24"/>
          <w:szCs w:val="24"/>
          <w:lang w:eastAsia="hr-HR"/>
        </w:rPr>
        <w:t xml:space="preserve">od </w:t>
      </w:r>
      <w:r w:rsidRPr="000B6B89" w:rsidR="00283F64">
        <w:rPr>
          <w:rFonts w:ascii="Arial" w:hAnsi="Arial" w:eastAsia="Times New Roman" w:cs="Arial"/>
          <w:sz w:val="24"/>
          <w:szCs w:val="24"/>
          <w:lang w:eastAsia="hr-HR"/>
        </w:rPr>
        <w:t>1</w:t>
      </w:r>
      <w:r w:rsidR="00BE0CF2">
        <w:rPr>
          <w:rFonts w:ascii="Arial" w:hAnsi="Arial" w:eastAsia="Times New Roman" w:cs="Arial"/>
          <w:sz w:val="24"/>
          <w:szCs w:val="24"/>
          <w:lang w:eastAsia="hr-HR"/>
        </w:rPr>
        <w:t>0</w:t>
      </w:r>
      <w:r w:rsidRPr="000B6B89">
        <w:rPr>
          <w:rFonts w:ascii="Arial" w:hAnsi="Arial" w:eastAsia="Times New Roman" w:cs="Arial"/>
          <w:sz w:val="24"/>
          <w:szCs w:val="24"/>
          <w:lang w:eastAsia="hr-HR"/>
        </w:rPr>
        <w:t xml:space="preserve">. </w:t>
      </w:r>
      <w:r w:rsidR="00BE0CF2">
        <w:rPr>
          <w:rFonts w:ascii="Arial" w:hAnsi="Arial" w:eastAsia="Times New Roman" w:cs="Arial"/>
          <w:sz w:val="24"/>
          <w:szCs w:val="24"/>
          <w:lang w:eastAsia="hr-HR"/>
        </w:rPr>
        <w:t>lipnja</w:t>
      </w:r>
      <w:r w:rsidRPr="000B6B89" w:rsidR="00BB00A8">
        <w:rPr>
          <w:rFonts w:ascii="Arial" w:hAnsi="Arial" w:eastAsia="Times New Roman" w:cs="Arial"/>
          <w:sz w:val="24"/>
          <w:szCs w:val="24"/>
          <w:lang w:eastAsia="hr-HR"/>
        </w:rPr>
        <w:t xml:space="preserve"> 2</w:t>
      </w:r>
      <w:r w:rsidRPr="000B6B89" w:rsidR="009E2BBE">
        <w:rPr>
          <w:rFonts w:ascii="Arial" w:hAnsi="Arial" w:eastAsia="Times New Roman" w:cs="Arial"/>
          <w:sz w:val="24"/>
          <w:szCs w:val="24"/>
          <w:lang w:eastAsia="hr-HR"/>
        </w:rPr>
        <w:t>0</w:t>
      </w:r>
      <w:r w:rsidR="000B6B89">
        <w:rPr>
          <w:rFonts w:ascii="Arial" w:hAnsi="Arial" w:eastAsia="Times New Roman" w:cs="Arial"/>
          <w:sz w:val="24"/>
          <w:szCs w:val="24"/>
          <w:lang w:eastAsia="hr-HR"/>
        </w:rPr>
        <w:t>21</w:t>
      </w:r>
      <w:r w:rsidRPr="000B6B89">
        <w:rPr>
          <w:rFonts w:ascii="Arial" w:hAnsi="Arial" w:eastAsia="Times New Roman" w:cs="Arial"/>
          <w:sz w:val="24"/>
          <w:szCs w:val="24"/>
          <w:lang w:eastAsia="hr-HR"/>
        </w:rPr>
        <w:t xml:space="preserve">. </w:t>
      </w:r>
    </w:p>
    <w:p w:rsidRPr="000B6B89" w:rsidR="00877B67" w:rsidP="00877B67" w:rsidRDefault="00877B67">
      <w:pPr>
        <w:widowControl w:val="false"/>
        <w:spacing w:after="0" w:line="240" w:lineRule="auto"/>
        <w:jc w:val="center"/>
        <w:rPr>
          <w:rFonts w:ascii="Arial" w:hAnsi="Arial" w:eastAsia="Times New Roman" w:cs="Arial"/>
          <w:snapToGrid w:val="false"/>
          <w:sz w:val="24"/>
          <w:szCs w:val="24"/>
        </w:rPr>
      </w:pPr>
      <w:r w:rsidRPr="000B6B89">
        <w:rPr>
          <w:rFonts w:ascii="Arial" w:hAnsi="Arial" w:eastAsia="Times New Roman" w:cs="Arial"/>
          <w:snapToGrid w:val="false"/>
          <w:sz w:val="24"/>
          <w:szCs w:val="24"/>
        </w:rPr>
        <w:t>sastavljen kod Trgovačkog suda u Varaždinu,</w:t>
      </w:r>
    </w:p>
    <w:p w:rsidRPr="000B6B89" w:rsidR="004747D9" w:rsidP="00877B67" w:rsidRDefault="001A52CC">
      <w:pPr>
        <w:widowControl w:val="false"/>
        <w:spacing w:after="0" w:line="240" w:lineRule="auto"/>
        <w:jc w:val="center"/>
        <w:rPr>
          <w:rFonts w:ascii="Arial" w:hAnsi="Arial" w:eastAsia="Times New Roman" w:cs="Arial"/>
          <w:snapToGrid w:val="false"/>
          <w:sz w:val="24"/>
          <w:szCs w:val="24"/>
        </w:rPr>
      </w:pPr>
      <w:r w:rsidRPr="000B6B89">
        <w:rPr>
          <w:rFonts w:ascii="Arial" w:hAnsi="Arial" w:eastAsia="Times New Roman" w:cs="Arial"/>
          <w:snapToGrid w:val="false"/>
          <w:sz w:val="24"/>
          <w:szCs w:val="24"/>
        </w:rPr>
        <w:t xml:space="preserve">o održanoj sjednici Odbora vjerovnika </w:t>
      </w:r>
      <w:r w:rsidRPr="000B6B89" w:rsidR="00877B67">
        <w:rPr>
          <w:rFonts w:ascii="Arial" w:hAnsi="Arial" w:eastAsia="Times New Roman" w:cs="Arial"/>
          <w:snapToGrid w:val="false"/>
          <w:sz w:val="24"/>
          <w:szCs w:val="24"/>
        </w:rPr>
        <w:t xml:space="preserve">u stečajnom postupku </w:t>
      </w:r>
    </w:p>
    <w:p w:rsidRPr="000B6B89" w:rsidR="00F1768E" w:rsidP="00F1768E" w:rsidRDefault="00877B67">
      <w:pPr>
        <w:widowControl w:val="false"/>
        <w:spacing w:after="0" w:line="240" w:lineRule="auto"/>
        <w:jc w:val="center"/>
        <w:rPr>
          <w:rFonts w:ascii="Arial" w:hAnsi="Arial" w:eastAsia="Times New Roman" w:cs="Arial"/>
          <w:sz w:val="24"/>
          <w:szCs w:val="24"/>
          <w:lang w:eastAsia="hr-HR"/>
        </w:rPr>
      </w:pPr>
      <w:r w:rsidRPr="000B6B89">
        <w:rPr>
          <w:rFonts w:ascii="Arial" w:hAnsi="Arial" w:eastAsia="Times New Roman" w:cs="Arial"/>
          <w:snapToGrid w:val="false"/>
          <w:sz w:val="24"/>
          <w:szCs w:val="24"/>
        </w:rPr>
        <w:t>nad</w:t>
      </w:r>
      <w:r w:rsidRPr="000B6B89" w:rsidR="004747D9">
        <w:rPr>
          <w:rFonts w:ascii="Arial" w:hAnsi="Arial" w:eastAsia="Times New Roman" w:cs="Arial"/>
          <w:snapToGrid w:val="false"/>
          <w:sz w:val="24"/>
          <w:szCs w:val="24"/>
        </w:rPr>
        <w:t xml:space="preserve"> </w:t>
      </w:r>
      <w:r w:rsidRPr="000B6B89">
        <w:rPr>
          <w:rFonts w:ascii="Arial" w:hAnsi="Arial" w:eastAsia="Times New Roman" w:cs="Arial"/>
          <w:snapToGrid w:val="false"/>
          <w:sz w:val="24"/>
          <w:szCs w:val="24"/>
        </w:rPr>
        <w:t>stečajnim</w:t>
      </w:r>
      <w:r w:rsidRPr="000B6B89" w:rsidR="00F1768E">
        <w:rPr>
          <w:rFonts w:ascii="Arial" w:hAnsi="Arial" w:eastAsia="Times New Roman" w:cs="Arial"/>
          <w:snapToGrid w:val="false"/>
          <w:sz w:val="24"/>
          <w:szCs w:val="24"/>
        </w:rPr>
        <w:t xml:space="preserve"> </w:t>
      </w:r>
      <w:r w:rsidRPr="000B6B89">
        <w:rPr>
          <w:rFonts w:ascii="Arial" w:hAnsi="Arial" w:eastAsia="Times New Roman" w:cs="Arial"/>
          <w:snapToGrid w:val="false"/>
          <w:sz w:val="24"/>
          <w:szCs w:val="24"/>
        </w:rPr>
        <w:t xml:space="preserve">dužnikom </w:t>
      </w:r>
      <w:r w:rsidRPr="000B6B89" w:rsidR="00F1768E">
        <w:rPr>
          <w:rFonts w:ascii="Arial" w:hAnsi="Arial" w:eastAsia="Times New Roman" w:cs="Arial"/>
          <w:sz w:val="24"/>
          <w:szCs w:val="24"/>
          <w:lang w:eastAsia="hr-HR"/>
        </w:rPr>
        <w:t xml:space="preserve">ZRINSKI d.d. u stečaju, Čakovec, </w:t>
      </w:r>
    </w:p>
    <w:p w:rsidRPr="000B6B89" w:rsidR="006D2A83" w:rsidP="00F1768E" w:rsidRDefault="00F1768E">
      <w:pPr>
        <w:widowControl w:val="false"/>
        <w:spacing w:after="0" w:line="240" w:lineRule="auto"/>
        <w:jc w:val="center"/>
        <w:rPr>
          <w:rFonts w:ascii="Arial" w:hAnsi="Arial" w:cs="Arial"/>
          <w:sz w:val="24"/>
          <w:szCs w:val="24"/>
        </w:rPr>
      </w:pPr>
      <w:r w:rsidRPr="000B6B89">
        <w:rPr>
          <w:rFonts w:ascii="Arial" w:hAnsi="Arial" w:eastAsia="Times New Roman" w:cs="Arial"/>
          <w:sz w:val="24"/>
          <w:szCs w:val="24"/>
          <w:lang w:eastAsia="hr-HR"/>
        </w:rPr>
        <w:t>Dr. Ivana Novaka 13, OIB:38396277912</w:t>
      </w:r>
    </w:p>
    <w:p w:rsidRPr="000B6B89" w:rsidR="006D2A83" w:rsidP="006D2A83" w:rsidRDefault="006D2A83">
      <w:pPr>
        <w:spacing w:after="0" w:line="240" w:lineRule="auto"/>
        <w:jc w:val="both"/>
        <w:rPr>
          <w:rFonts w:ascii="Arial" w:hAnsi="Arial" w:cs="Arial"/>
          <w:sz w:val="24"/>
          <w:szCs w:val="24"/>
        </w:rPr>
      </w:pPr>
    </w:p>
    <w:p w:rsidRPr="000B6B89" w:rsidR="006D2A83" w:rsidP="006D2A83" w:rsidRDefault="006D2A83">
      <w:pPr>
        <w:spacing w:after="0" w:line="240" w:lineRule="auto"/>
        <w:jc w:val="both"/>
        <w:rPr>
          <w:rFonts w:ascii="Arial" w:hAnsi="Arial" w:eastAsia="Times New Roman" w:cs="Arial"/>
          <w:sz w:val="24"/>
          <w:szCs w:val="24"/>
          <w:lang w:eastAsia="hr-HR"/>
        </w:rPr>
      </w:pPr>
      <w:r w:rsidRPr="000B6B89">
        <w:rPr>
          <w:rFonts w:ascii="Arial" w:hAnsi="Arial" w:eastAsia="Times New Roman" w:cs="Arial"/>
          <w:sz w:val="24"/>
          <w:szCs w:val="24"/>
          <w:lang w:eastAsia="hr-HR"/>
        </w:rPr>
        <w:t xml:space="preserve">Nazočni od strane suda: </w:t>
      </w:r>
    </w:p>
    <w:p w:rsidRPr="000B6B89" w:rsidR="006D2A83" w:rsidP="006D2A83" w:rsidRDefault="006D2A83">
      <w:pPr>
        <w:spacing w:after="0" w:line="240" w:lineRule="auto"/>
        <w:jc w:val="both"/>
        <w:rPr>
          <w:rFonts w:ascii="Arial" w:hAnsi="Arial" w:eastAsia="Times New Roman" w:cs="Arial"/>
          <w:sz w:val="24"/>
          <w:szCs w:val="24"/>
          <w:lang w:eastAsia="hr-HR"/>
        </w:rPr>
      </w:pPr>
      <w:r w:rsidRPr="000B6B89">
        <w:rPr>
          <w:rFonts w:ascii="Arial" w:hAnsi="Arial" w:eastAsia="Times New Roman" w:cs="Arial"/>
          <w:sz w:val="24"/>
          <w:szCs w:val="24"/>
          <w:lang w:eastAsia="hr-HR"/>
        </w:rPr>
        <w:t xml:space="preserve">Sudac: Denis Krnjak  </w:t>
      </w:r>
    </w:p>
    <w:p w:rsidRPr="000B6B89" w:rsidR="006D2A83" w:rsidP="006D2A83" w:rsidRDefault="006D2A83">
      <w:pPr>
        <w:spacing w:after="0" w:line="240" w:lineRule="auto"/>
        <w:jc w:val="both"/>
        <w:rPr>
          <w:rFonts w:ascii="Arial" w:hAnsi="Arial" w:eastAsia="Times New Roman" w:cs="Arial"/>
          <w:sz w:val="24"/>
          <w:szCs w:val="24"/>
          <w:lang w:eastAsia="hr-HR"/>
        </w:rPr>
      </w:pPr>
      <w:r w:rsidRPr="000B6B89">
        <w:rPr>
          <w:rFonts w:ascii="Arial" w:hAnsi="Arial" w:eastAsia="Times New Roman" w:cs="Arial"/>
          <w:sz w:val="24"/>
          <w:szCs w:val="24"/>
          <w:lang w:eastAsia="hr-HR"/>
        </w:rPr>
        <w:t xml:space="preserve">Zapisničar: Nevenka Vuković </w:t>
      </w:r>
    </w:p>
    <w:p w:rsidRPr="000B6B89" w:rsidR="006D2A83" w:rsidP="006D2A83" w:rsidRDefault="006D2A83">
      <w:pPr>
        <w:spacing w:after="0" w:line="240" w:lineRule="auto"/>
        <w:jc w:val="both"/>
        <w:rPr>
          <w:rFonts w:ascii="Arial" w:hAnsi="Arial" w:cs="Arial"/>
          <w:sz w:val="24"/>
          <w:szCs w:val="24"/>
        </w:rPr>
      </w:pPr>
    </w:p>
    <w:p w:rsidRPr="000B6B89" w:rsidR="006D2A83" w:rsidP="006D2A83" w:rsidRDefault="004747D9">
      <w:pPr>
        <w:spacing w:after="0" w:line="240" w:lineRule="auto"/>
        <w:jc w:val="both"/>
        <w:rPr>
          <w:rFonts w:ascii="Arial" w:hAnsi="Arial" w:cs="Arial"/>
          <w:sz w:val="24"/>
          <w:szCs w:val="24"/>
        </w:rPr>
      </w:pPr>
      <w:r w:rsidRPr="000B6B89">
        <w:rPr>
          <w:rFonts w:ascii="Arial" w:hAnsi="Arial" w:cs="Arial"/>
          <w:sz w:val="24"/>
          <w:szCs w:val="24"/>
        </w:rPr>
        <w:tab/>
      </w:r>
      <w:r w:rsidRPr="000B6B89" w:rsidR="006D2A83">
        <w:rPr>
          <w:rFonts w:ascii="Arial" w:hAnsi="Arial" w:cs="Arial"/>
          <w:sz w:val="24"/>
          <w:szCs w:val="24"/>
        </w:rPr>
        <w:t xml:space="preserve">Početak u </w:t>
      </w:r>
      <w:r w:rsidR="00BE0CF2">
        <w:rPr>
          <w:rFonts w:ascii="Arial" w:hAnsi="Arial" w:cs="Arial"/>
          <w:sz w:val="24"/>
          <w:szCs w:val="24"/>
        </w:rPr>
        <w:t>10</w:t>
      </w:r>
      <w:r w:rsidRPr="000B6B89" w:rsidR="006D2A83">
        <w:rPr>
          <w:rFonts w:ascii="Arial" w:hAnsi="Arial" w:cs="Arial"/>
          <w:sz w:val="24"/>
          <w:szCs w:val="24"/>
        </w:rPr>
        <w:t>:</w:t>
      </w:r>
      <w:r w:rsidR="000B6B89">
        <w:rPr>
          <w:rFonts w:ascii="Arial" w:hAnsi="Arial" w:cs="Arial"/>
          <w:sz w:val="24"/>
          <w:szCs w:val="24"/>
        </w:rPr>
        <w:t>0</w:t>
      </w:r>
      <w:r w:rsidRPr="000B6B89" w:rsidR="00283F64">
        <w:rPr>
          <w:rFonts w:ascii="Arial" w:hAnsi="Arial" w:cs="Arial"/>
          <w:sz w:val="24"/>
          <w:szCs w:val="24"/>
        </w:rPr>
        <w:t>0</w:t>
      </w:r>
      <w:r w:rsidRPr="000B6B89" w:rsidR="006D2A83">
        <w:rPr>
          <w:rFonts w:ascii="Arial" w:hAnsi="Arial" w:cs="Arial"/>
          <w:sz w:val="24"/>
          <w:szCs w:val="24"/>
        </w:rPr>
        <w:t xml:space="preserve"> sati.</w:t>
      </w:r>
    </w:p>
    <w:p w:rsidRPr="000B6B89" w:rsidR="00B872DE" w:rsidP="00B872DE" w:rsidRDefault="00B872DE">
      <w:pPr>
        <w:widowControl w:val="false"/>
        <w:spacing w:after="0" w:line="240" w:lineRule="auto"/>
        <w:jc w:val="both"/>
        <w:rPr>
          <w:rFonts w:ascii="Arial" w:hAnsi="Arial" w:eastAsia="Times New Roman" w:cs="Arial"/>
          <w:snapToGrid w:val="false"/>
          <w:sz w:val="24"/>
          <w:szCs w:val="24"/>
        </w:rPr>
      </w:pPr>
    </w:p>
    <w:p w:rsidRPr="000B6B89" w:rsidR="00877B67" w:rsidP="00877B67" w:rsidRDefault="00877B67">
      <w:pPr>
        <w:widowControl w:val="false"/>
        <w:spacing w:after="0" w:line="240" w:lineRule="auto"/>
        <w:jc w:val="both"/>
        <w:rPr>
          <w:rFonts w:ascii="Arial" w:hAnsi="Arial" w:eastAsia="Times New Roman" w:cs="Arial"/>
          <w:snapToGrid w:val="false"/>
          <w:sz w:val="24"/>
          <w:szCs w:val="24"/>
        </w:rPr>
      </w:pPr>
      <w:r w:rsidRPr="000B6B89">
        <w:rPr>
          <w:rFonts w:ascii="Arial" w:hAnsi="Arial" w:eastAsia="Times New Roman" w:cs="Arial"/>
          <w:snapToGrid w:val="false"/>
          <w:sz w:val="24"/>
          <w:szCs w:val="24"/>
        </w:rPr>
        <w:tab/>
        <w:t>Utvrđuje se da su pristupili:</w:t>
      </w:r>
    </w:p>
    <w:p w:rsidRPr="000B6B89" w:rsidR="00877B67" w:rsidP="00F1768E" w:rsidRDefault="00877B67">
      <w:pPr>
        <w:pStyle w:val="Odlomakpopisa"/>
        <w:widowControl w:val="false"/>
        <w:numPr>
          <w:ilvl w:val="0"/>
          <w:numId w:val="8"/>
        </w:numPr>
        <w:spacing w:after="0" w:line="240" w:lineRule="auto"/>
        <w:jc w:val="both"/>
        <w:rPr>
          <w:rFonts w:ascii="Arial" w:hAnsi="Arial" w:eastAsia="Times New Roman" w:cs="Arial"/>
          <w:snapToGrid w:val="false"/>
          <w:sz w:val="24"/>
          <w:szCs w:val="24"/>
        </w:rPr>
      </w:pPr>
      <w:r w:rsidRPr="000B6B89">
        <w:rPr>
          <w:rFonts w:ascii="Arial" w:hAnsi="Arial" w:eastAsia="Times New Roman" w:cs="Arial"/>
          <w:snapToGrid w:val="false"/>
          <w:sz w:val="24"/>
          <w:szCs w:val="24"/>
        </w:rPr>
        <w:t>za stečajnog dužnika:  stečajn</w:t>
      </w:r>
      <w:r w:rsidRPr="000B6B89" w:rsidR="00FF59CA">
        <w:rPr>
          <w:rFonts w:ascii="Arial" w:hAnsi="Arial" w:eastAsia="Times New Roman" w:cs="Arial"/>
          <w:snapToGrid w:val="false"/>
          <w:sz w:val="24"/>
          <w:szCs w:val="24"/>
        </w:rPr>
        <w:t>a</w:t>
      </w:r>
      <w:r w:rsidRPr="000B6B89">
        <w:rPr>
          <w:rFonts w:ascii="Arial" w:hAnsi="Arial" w:eastAsia="Times New Roman" w:cs="Arial"/>
          <w:snapToGrid w:val="false"/>
          <w:sz w:val="24"/>
          <w:szCs w:val="24"/>
        </w:rPr>
        <w:t xml:space="preserve"> upravitelj</w:t>
      </w:r>
      <w:r w:rsidRPr="000B6B89" w:rsidR="00FF59CA">
        <w:rPr>
          <w:rFonts w:ascii="Arial" w:hAnsi="Arial" w:eastAsia="Times New Roman" w:cs="Arial"/>
          <w:snapToGrid w:val="false"/>
          <w:sz w:val="24"/>
          <w:szCs w:val="24"/>
        </w:rPr>
        <w:t>ica</w:t>
      </w:r>
      <w:r w:rsidRPr="000B6B89">
        <w:rPr>
          <w:rFonts w:ascii="Arial" w:hAnsi="Arial" w:eastAsia="Times New Roman" w:cs="Arial"/>
          <w:snapToGrid w:val="false"/>
          <w:sz w:val="24"/>
          <w:szCs w:val="24"/>
        </w:rPr>
        <w:t xml:space="preserve"> </w:t>
      </w:r>
      <w:r w:rsidRPr="000B6B89" w:rsidR="00F1768E">
        <w:rPr>
          <w:rFonts w:ascii="Arial" w:hAnsi="Arial" w:eastAsia="Times New Roman" w:cs="Arial"/>
          <w:snapToGrid w:val="false"/>
          <w:sz w:val="24"/>
          <w:szCs w:val="24"/>
        </w:rPr>
        <w:t>Nevenka Golubić</w:t>
      </w:r>
    </w:p>
    <w:p w:rsidRPr="000B6B89" w:rsidR="009B1D72" w:rsidP="009B1D72" w:rsidRDefault="009B1D72">
      <w:pPr>
        <w:numPr>
          <w:ilvl w:val="0"/>
          <w:numId w:val="8"/>
        </w:numPr>
        <w:spacing w:after="0" w:line="240" w:lineRule="auto"/>
        <w:contextualSpacing/>
        <w:jc w:val="both"/>
        <w:rPr>
          <w:rFonts w:ascii="Arial" w:hAnsi="Arial" w:cs="Arial"/>
          <w:sz w:val="24"/>
          <w:szCs w:val="24"/>
        </w:rPr>
      </w:pPr>
      <w:r w:rsidRPr="000B6B89">
        <w:rPr>
          <w:rFonts w:ascii="Arial" w:hAnsi="Arial" w:cs="Arial"/>
          <w:sz w:val="24"/>
          <w:szCs w:val="24"/>
        </w:rPr>
        <w:t>Matea Mikić kao predstavnica Sindikata grafičke i nakladničke djelatnosti Hrvatske,</w:t>
      </w:r>
    </w:p>
    <w:p w:rsidRPr="000B6B89" w:rsidR="00C42260" w:rsidP="009B1D72" w:rsidRDefault="00A66375">
      <w:pPr>
        <w:numPr>
          <w:ilvl w:val="0"/>
          <w:numId w:val="8"/>
        </w:numPr>
        <w:spacing w:after="0" w:line="240" w:lineRule="auto"/>
        <w:contextualSpacing/>
        <w:jc w:val="both"/>
        <w:rPr>
          <w:rFonts w:ascii="Arial" w:hAnsi="Arial" w:cs="Arial"/>
          <w:sz w:val="24"/>
          <w:szCs w:val="24"/>
        </w:rPr>
      </w:pPr>
      <w:r w:rsidRPr="000B6B89">
        <w:rPr>
          <w:rFonts w:ascii="Arial" w:hAnsi="Arial" w:cs="Arial"/>
          <w:sz w:val="24"/>
          <w:szCs w:val="24"/>
        </w:rPr>
        <w:t xml:space="preserve">za </w:t>
      </w:r>
      <w:r w:rsidRPr="000B6B89" w:rsidR="00606800">
        <w:rPr>
          <w:rFonts w:ascii="Arial" w:hAnsi="Arial" w:cs="Arial"/>
          <w:sz w:val="24"/>
          <w:szCs w:val="24"/>
        </w:rPr>
        <w:t xml:space="preserve">vjerovnika </w:t>
      </w:r>
      <w:r w:rsidRPr="000B6B89" w:rsidR="009B1D72">
        <w:rPr>
          <w:rFonts w:ascii="Arial" w:hAnsi="Arial" w:cs="Arial"/>
          <w:sz w:val="24"/>
          <w:szCs w:val="24"/>
        </w:rPr>
        <w:t>Er</w:t>
      </w:r>
      <w:r w:rsidR="00DF200C">
        <w:rPr>
          <w:rFonts w:ascii="Arial" w:hAnsi="Arial" w:cs="Arial"/>
          <w:sz w:val="24"/>
          <w:szCs w:val="24"/>
        </w:rPr>
        <w:t>ste &amp; Steiermärkische bank d.d.:</w:t>
      </w:r>
      <w:r w:rsidRPr="000B6B89">
        <w:rPr>
          <w:rFonts w:ascii="Arial" w:hAnsi="Arial" w:cs="Arial"/>
          <w:sz w:val="24"/>
          <w:szCs w:val="24"/>
        </w:rPr>
        <w:t xml:space="preserve"> </w:t>
      </w:r>
      <w:r w:rsidRPr="000B6B89" w:rsidR="00606800">
        <w:rPr>
          <w:rFonts w:ascii="Arial" w:hAnsi="Arial" w:cs="Arial"/>
          <w:sz w:val="24"/>
          <w:szCs w:val="24"/>
        </w:rPr>
        <w:t xml:space="preserve">punomoćnik </w:t>
      </w:r>
      <w:r w:rsidRPr="000B6B89">
        <w:rPr>
          <w:rFonts w:ascii="Arial" w:hAnsi="Arial" w:cs="Arial"/>
          <w:sz w:val="24"/>
          <w:szCs w:val="24"/>
        </w:rPr>
        <w:t>Goran Gložinić</w:t>
      </w:r>
    </w:p>
    <w:p w:rsidRPr="000B6B89" w:rsidR="009B1D72" w:rsidP="009B1D72" w:rsidRDefault="004747D9">
      <w:pPr>
        <w:numPr>
          <w:ilvl w:val="0"/>
          <w:numId w:val="8"/>
        </w:numPr>
        <w:spacing w:after="0" w:line="240" w:lineRule="auto"/>
        <w:contextualSpacing/>
        <w:jc w:val="both"/>
        <w:rPr>
          <w:rFonts w:ascii="Arial" w:hAnsi="Arial" w:cs="Arial"/>
          <w:sz w:val="24"/>
          <w:szCs w:val="24"/>
        </w:rPr>
      </w:pPr>
      <w:r w:rsidRPr="000B6B89">
        <w:rPr>
          <w:rFonts w:ascii="Arial" w:hAnsi="Arial" w:cs="Arial"/>
          <w:sz w:val="24"/>
          <w:szCs w:val="24"/>
        </w:rPr>
        <w:t>za Republiku</w:t>
      </w:r>
      <w:r w:rsidRPr="000B6B89" w:rsidR="009B1D72">
        <w:rPr>
          <w:rFonts w:ascii="Arial" w:hAnsi="Arial" w:cs="Arial"/>
          <w:sz w:val="24"/>
          <w:szCs w:val="24"/>
        </w:rPr>
        <w:t xml:space="preserve"> Hrvatsk</w:t>
      </w:r>
      <w:r w:rsidRPr="000B6B89">
        <w:rPr>
          <w:rFonts w:ascii="Arial" w:hAnsi="Arial" w:cs="Arial"/>
          <w:sz w:val="24"/>
          <w:szCs w:val="24"/>
        </w:rPr>
        <w:t>u</w:t>
      </w:r>
      <w:r w:rsidR="00DF200C">
        <w:rPr>
          <w:rFonts w:ascii="Arial" w:hAnsi="Arial" w:cs="Arial"/>
          <w:sz w:val="24"/>
          <w:szCs w:val="24"/>
        </w:rPr>
        <w:t>:</w:t>
      </w:r>
      <w:r w:rsidRPr="000B6B89" w:rsidR="00490771">
        <w:rPr>
          <w:rFonts w:ascii="Arial" w:hAnsi="Arial" w:cs="Arial"/>
          <w:sz w:val="24"/>
          <w:szCs w:val="24"/>
        </w:rPr>
        <w:t xml:space="preserve"> </w:t>
      </w:r>
      <w:r w:rsidRPr="000B6B89" w:rsidR="00C42260">
        <w:rPr>
          <w:rFonts w:ascii="Arial" w:hAnsi="Arial" w:cs="Arial"/>
          <w:sz w:val="24"/>
          <w:szCs w:val="24"/>
        </w:rPr>
        <w:t>Valentina Lesjak</w:t>
      </w:r>
    </w:p>
    <w:p w:rsidRPr="000B6B89" w:rsidR="009B1D72" w:rsidP="009B1D72" w:rsidRDefault="00DF200C">
      <w:pPr>
        <w:numPr>
          <w:ilvl w:val="0"/>
          <w:numId w:val="8"/>
        </w:numPr>
        <w:spacing w:after="0" w:line="240" w:lineRule="auto"/>
        <w:contextualSpacing/>
        <w:jc w:val="both"/>
        <w:rPr>
          <w:rFonts w:ascii="Arial" w:hAnsi="Arial" w:cs="Arial"/>
          <w:sz w:val="24"/>
          <w:szCs w:val="24"/>
        </w:rPr>
      </w:pPr>
      <w:r>
        <w:rPr>
          <w:rFonts w:ascii="Arial" w:hAnsi="Arial" w:cs="Arial"/>
          <w:sz w:val="24"/>
          <w:szCs w:val="24"/>
        </w:rPr>
        <w:t>za vjerovnike</w:t>
      </w:r>
      <w:r w:rsidRPr="000B6B89" w:rsidR="00606800">
        <w:rPr>
          <w:rFonts w:ascii="Arial" w:hAnsi="Arial" w:cs="Arial"/>
          <w:sz w:val="24"/>
          <w:szCs w:val="24"/>
        </w:rPr>
        <w:t xml:space="preserve"> </w:t>
      </w:r>
      <w:r w:rsidR="000B6B89">
        <w:rPr>
          <w:rFonts w:ascii="Arial" w:hAnsi="Arial" w:cs="Arial"/>
          <w:sz w:val="24"/>
          <w:szCs w:val="24"/>
        </w:rPr>
        <w:t xml:space="preserve">PERGAMENT PROMET d.o.o. i </w:t>
      </w:r>
      <w:r w:rsidRPr="000B6B89" w:rsidR="00BE0CF2">
        <w:rPr>
          <w:rFonts w:ascii="Arial" w:hAnsi="Arial" w:cs="Arial"/>
          <w:sz w:val="24"/>
          <w:szCs w:val="24"/>
        </w:rPr>
        <w:t xml:space="preserve">VELPAPIR </w:t>
      </w:r>
      <w:r w:rsidRPr="000B6B89" w:rsidR="009B1D72">
        <w:rPr>
          <w:rFonts w:ascii="Arial" w:hAnsi="Arial" w:cs="Arial"/>
          <w:sz w:val="24"/>
          <w:szCs w:val="24"/>
        </w:rPr>
        <w:t>d</w:t>
      </w:r>
      <w:r w:rsidRPr="000B6B89" w:rsidR="00BE6A12">
        <w:rPr>
          <w:rFonts w:ascii="Arial" w:hAnsi="Arial" w:cs="Arial"/>
          <w:sz w:val="24"/>
          <w:szCs w:val="24"/>
        </w:rPr>
        <w:t>.</w:t>
      </w:r>
      <w:r w:rsidRPr="000B6B89" w:rsidR="009B1D72">
        <w:rPr>
          <w:rFonts w:ascii="Arial" w:hAnsi="Arial" w:cs="Arial"/>
          <w:sz w:val="24"/>
          <w:szCs w:val="24"/>
        </w:rPr>
        <w:t>o.o.</w:t>
      </w:r>
      <w:r>
        <w:rPr>
          <w:rFonts w:ascii="Arial" w:hAnsi="Arial" w:cs="Arial"/>
          <w:sz w:val="24"/>
          <w:szCs w:val="24"/>
        </w:rPr>
        <w:t>:</w:t>
      </w:r>
      <w:r w:rsidRPr="000B6B89" w:rsidR="00606800">
        <w:rPr>
          <w:rFonts w:ascii="Arial" w:hAnsi="Arial" w:cs="Arial"/>
          <w:sz w:val="24"/>
          <w:szCs w:val="24"/>
        </w:rPr>
        <w:t xml:space="preserve"> </w:t>
      </w:r>
      <w:r w:rsidR="000B6B89">
        <w:rPr>
          <w:rFonts w:ascii="Arial" w:hAnsi="Arial" w:cs="Arial"/>
          <w:sz w:val="24"/>
          <w:szCs w:val="24"/>
        </w:rPr>
        <w:t>punomoćnica Bojana Tadić</w:t>
      </w:r>
    </w:p>
    <w:p w:rsidRPr="000B6B89" w:rsidR="00F1768E" w:rsidP="00F1768E" w:rsidRDefault="00F1768E">
      <w:pPr>
        <w:spacing w:after="0" w:line="240" w:lineRule="auto"/>
        <w:jc w:val="both"/>
        <w:rPr>
          <w:rFonts w:ascii="Arial" w:hAnsi="Arial" w:eastAsia="Times New Roman" w:cs="Arial"/>
          <w:sz w:val="24"/>
          <w:szCs w:val="24"/>
          <w:lang w:eastAsia="hr-HR"/>
        </w:rPr>
      </w:pPr>
    </w:p>
    <w:p w:rsidRPr="000B6B89" w:rsidR="004747D9" w:rsidP="004747D9" w:rsidRDefault="004747D9">
      <w:pPr>
        <w:spacing w:after="0" w:line="240" w:lineRule="auto"/>
        <w:ind w:firstLine="708"/>
        <w:jc w:val="both"/>
        <w:rPr>
          <w:rFonts w:ascii="Arial" w:hAnsi="Arial" w:eastAsia="Times New Roman" w:cs="Arial"/>
          <w:color w:val="FF0000"/>
          <w:sz w:val="24"/>
          <w:szCs w:val="24"/>
          <w:lang w:eastAsia="hr-HR"/>
        </w:rPr>
      </w:pPr>
      <w:r w:rsidRPr="000B6B89">
        <w:rPr>
          <w:rFonts w:ascii="Arial" w:hAnsi="Arial" w:eastAsia="Times New Roman" w:cs="Arial"/>
          <w:sz w:val="24"/>
          <w:szCs w:val="24"/>
          <w:lang w:eastAsia="hr-HR"/>
        </w:rPr>
        <w:t xml:space="preserve">Današnja sjednica Odbora vjerovnika sazvana je </w:t>
      </w:r>
      <w:r w:rsidR="00EC277F">
        <w:rPr>
          <w:rFonts w:ascii="Arial" w:hAnsi="Arial" w:eastAsia="Times New Roman" w:cs="Arial"/>
          <w:sz w:val="24"/>
          <w:szCs w:val="24"/>
          <w:lang w:eastAsia="hr-HR"/>
        </w:rPr>
        <w:t>zaključkom</w:t>
      </w:r>
      <w:r w:rsidRPr="000B6B89">
        <w:rPr>
          <w:rFonts w:ascii="Arial" w:hAnsi="Arial" w:eastAsia="Times New Roman" w:cs="Arial"/>
          <w:sz w:val="24"/>
          <w:szCs w:val="24"/>
          <w:lang w:eastAsia="hr-HR"/>
        </w:rPr>
        <w:t xml:space="preserve"> ovoga suda od </w:t>
      </w:r>
      <w:r w:rsidR="00BE0CF2">
        <w:rPr>
          <w:rFonts w:ascii="Arial" w:hAnsi="Arial" w:eastAsia="Times New Roman" w:cs="Arial"/>
          <w:sz w:val="24"/>
          <w:szCs w:val="24"/>
          <w:lang w:eastAsia="hr-HR"/>
        </w:rPr>
        <w:t>8</w:t>
      </w:r>
      <w:r w:rsidRPr="000B6B89">
        <w:rPr>
          <w:rFonts w:ascii="Arial" w:hAnsi="Arial" w:eastAsia="Times New Roman" w:cs="Arial"/>
          <w:sz w:val="24"/>
          <w:szCs w:val="24"/>
          <w:lang w:eastAsia="hr-HR"/>
        </w:rPr>
        <w:t xml:space="preserve">. </w:t>
      </w:r>
      <w:r w:rsidR="00BE0CF2">
        <w:rPr>
          <w:rFonts w:ascii="Arial" w:hAnsi="Arial" w:eastAsia="Times New Roman" w:cs="Arial"/>
          <w:sz w:val="24"/>
          <w:szCs w:val="24"/>
          <w:lang w:eastAsia="hr-HR"/>
        </w:rPr>
        <w:t>lipnja</w:t>
      </w:r>
      <w:r w:rsidR="00EC277F">
        <w:rPr>
          <w:rFonts w:ascii="Arial" w:hAnsi="Arial" w:eastAsia="Times New Roman" w:cs="Arial"/>
          <w:sz w:val="24"/>
          <w:szCs w:val="24"/>
          <w:lang w:eastAsia="hr-HR"/>
        </w:rPr>
        <w:t xml:space="preserve"> 2021</w:t>
      </w:r>
      <w:r w:rsidRPr="000B6B89">
        <w:rPr>
          <w:rFonts w:ascii="Arial" w:hAnsi="Arial" w:eastAsia="Times New Roman" w:cs="Arial"/>
          <w:sz w:val="24"/>
          <w:szCs w:val="24"/>
          <w:lang w:eastAsia="hr-HR"/>
        </w:rPr>
        <w:t>., poslovni broj St-466/2018-</w:t>
      </w:r>
      <w:r w:rsidR="00BE0CF2">
        <w:rPr>
          <w:rFonts w:ascii="Arial" w:hAnsi="Arial" w:eastAsia="Times New Roman" w:cs="Arial"/>
          <w:sz w:val="24"/>
          <w:szCs w:val="24"/>
          <w:lang w:eastAsia="hr-HR"/>
        </w:rPr>
        <w:t>207</w:t>
      </w:r>
      <w:r w:rsidRPr="000B6B89">
        <w:rPr>
          <w:rFonts w:ascii="Arial" w:hAnsi="Arial" w:eastAsia="Times New Roman" w:cs="Arial"/>
          <w:sz w:val="24"/>
          <w:szCs w:val="24"/>
          <w:lang w:eastAsia="hr-HR"/>
        </w:rPr>
        <w:t xml:space="preserve"> te </w:t>
      </w:r>
      <w:r w:rsidRPr="000B6B89" w:rsidR="00665E6A">
        <w:rPr>
          <w:rFonts w:ascii="Arial" w:hAnsi="Arial" w:eastAsia="Times New Roman" w:cs="Arial"/>
          <w:sz w:val="24"/>
          <w:szCs w:val="24"/>
          <w:lang w:eastAsia="hr-HR"/>
        </w:rPr>
        <w:t xml:space="preserve">je poziv </w:t>
      </w:r>
      <w:r w:rsidRPr="000B6B89">
        <w:rPr>
          <w:rFonts w:ascii="Arial" w:hAnsi="Arial" w:eastAsia="Times New Roman" w:cs="Arial"/>
          <w:sz w:val="24"/>
          <w:szCs w:val="24"/>
          <w:lang w:eastAsia="hr-HR"/>
        </w:rPr>
        <w:t xml:space="preserve">objavljen na e-Oglasnoj ploči suda </w:t>
      </w:r>
      <w:r w:rsidR="00BE0CF2">
        <w:rPr>
          <w:rFonts w:ascii="Arial" w:hAnsi="Arial" w:eastAsia="Times New Roman" w:cs="Arial"/>
          <w:sz w:val="24"/>
          <w:szCs w:val="24"/>
          <w:lang w:eastAsia="hr-HR"/>
        </w:rPr>
        <w:t>8</w:t>
      </w:r>
      <w:r w:rsidRPr="000B6B89">
        <w:rPr>
          <w:rFonts w:ascii="Arial" w:hAnsi="Arial" w:eastAsia="Times New Roman" w:cs="Arial"/>
          <w:sz w:val="24"/>
          <w:szCs w:val="24"/>
          <w:lang w:eastAsia="hr-HR"/>
        </w:rPr>
        <w:t xml:space="preserve">. </w:t>
      </w:r>
      <w:r w:rsidR="00BE0CF2">
        <w:rPr>
          <w:rFonts w:ascii="Arial" w:hAnsi="Arial" w:eastAsia="Times New Roman" w:cs="Arial"/>
          <w:sz w:val="24"/>
          <w:szCs w:val="24"/>
          <w:lang w:eastAsia="hr-HR"/>
        </w:rPr>
        <w:t>lipnja</w:t>
      </w:r>
      <w:r w:rsidRPr="000B6B89">
        <w:rPr>
          <w:rFonts w:ascii="Arial" w:hAnsi="Arial" w:eastAsia="Times New Roman" w:cs="Arial"/>
          <w:sz w:val="24"/>
          <w:szCs w:val="24"/>
          <w:lang w:eastAsia="hr-HR"/>
        </w:rPr>
        <w:t xml:space="preserve"> 20</w:t>
      </w:r>
      <w:r w:rsidR="00EC277F">
        <w:rPr>
          <w:rFonts w:ascii="Arial" w:hAnsi="Arial" w:eastAsia="Times New Roman" w:cs="Arial"/>
          <w:sz w:val="24"/>
          <w:szCs w:val="24"/>
          <w:lang w:eastAsia="hr-HR"/>
        </w:rPr>
        <w:t>21</w:t>
      </w:r>
      <w:r w:rsidRPr="000B6B89">
        <w:rPr>
          <w:rFonts w:ascii="Arial" w:hAnsi="Arial" w:eastAsia="Times New Roman" w:cs="Arial"/>
          <w:sz w:val="24"/>
          <w:szCs w:val="24"/>
          <w:lang w:eastAsia="hr-HR"/>
        </w:rPr>
        <w:t>. sa sljedećim dnevnim redom:</w:t>
      </w:r>
    </w:p>
    <w:p w:rsidRPr="000B6B89" w:rsidR="00F1768E" w:rsidP="00F1768E" w:rsidRDefault="00F1768E">
      <w:pPr>
        <w:spacing w:after="0" w:line="240" w:lineRule="auto"/>
        <w:jc w:val="both"/>
        <w:rPr>
          <w:rFonts w:ascii="Arial" w:hAnsi="Arial" w:eastAsia="Times New Roman" w:cs="Arial"/>
          <w:sz w:val="24"/>
          <w:szCs w:val="24"/>
          <w:lang w:eastAsia="hr-HR"/>
        </w:rPr>
      </w:pPr>
    </w:p>
    <w:p w:rsidRPr="007C437B" w:rsidR="00BE0CF2" w:rsidP="00BE0CF2" w:rsidRDefault="00BE0CF2">
      <w:pPr>
        <w:spacing w:after="0" w:line="240" w:lineRule="auto"/>
        <w:ind w:left="720"/>
        <w:jc w:val="both"/>
        <w:rPr>
          <w:rFonts w:ascii="Arial" w:hAnsi="Arial" w:eastAsia="Times New Roman" w:cs="Arial"/>
          <w:sz w:val="24"/>
          <w:szCs w:val="24"/>
          <w:lang w:eastAsia="hr-HR"/>
        </w:rPr>
      </w:pPr>
      <w:r>
        <w:rPr>
          <w:rFonts w:ascii="Arial" w:hAnsi="Arial" w:eastAsia="Times New Roman" w:cs="Arial"/>
          <w:sz w:val="24"/>
          <w:szCs w:val="24"/>
          <w:lang w:eastAsia="hr-HR"/>
        </w:rPr>
        <w:t>-očitovanje o završnom računu stečajnog upravitelja od 25. svibnja 2021., a sve u skladu sa čl. 95. st. 3. Stečajnog zakona.</w:t>
      </w:r>
    </w:p>
    <w:p w:rsidRPr="000B6B89" w:rsidR="00283F64" w:rsidP="00283F64" w:rsidRDefault="00283F64">
      <w:pPr>
        <w:spacing w:after="0" w:line="240" w:lineRule="auto"/>
        <w:rPr>
          <w:rFonts w:ascii="Arial" w:hAnsi="Arial" w:eastAsia="Times New Roman" w:cs="Arial"/>
          <w:sz w:val="24"/>
          <w:szCs w:val="24"/>
          <w:lang w:eastAsia="hr-HR"/>
        </w:rPr>
      </w:pPr>
    </w:p>
    <w:p w:rsidR="00606800" w:rsidP="00606800" w:rsidRDefault="00EE11C4">
      <w:pPr>
        <w:spacing w:after="0" w:line="240" w:lineRule="auto"/>
        <w:jc w:val="both"/>
        <w:rPr>
          <w:rFonts w:ascii="Arial" w:hAnsi="Arial" w:eastAsia="Times New Roman" w:cs="Arial"/>
          <w:sz w:val="24"/>
          <w:szCs w:val="24"/>
          <w:lang w:eastAsia="hr-HR"/>
        </w:rPr>
      </w:pPr>
      <w:r w:rsidRPr="000B6B89">
        <w:rPr>
          <w:rFonts w:ascii="Arial" w:hAnsi="Arial" w:eastAsia="Times New Roman" w:cs="Arial"/>
          <w:sz w:val="24"/>
          <w:szCs w:val="24"/>
          <w:lang w:eastAsia="hr-HR"/>
        </w:rPr>
        <w:tab/>
        <w:t>Utvrđuje se da su na današnjoj</w:t>
      </w:r>
      <w:r w:rsidRPr="000B6B89" w:rsidR="003F60DB">
        <w:rPr>
          <w:rFonts w:ascii="Arial" w:hAnsi="Arial" w:eastAsia="Times New Roman" w:cs="Arial"/>
          <w:sz w:val="24"/>
          <w:szCs w:val="24"/>
          <w:lang w:eastAsia="hr-HR"/>
        </w:rPr>
        <w:t xml:space="preserve"> sjednici prisutni svi članovi O</w:t>
      </w:r>
      <w:r w:rsidRPr="000B6B89">
        <w:rPr>
          <w:rFonts w:ascii="Arial" w:hAnsi="Arial" w:eastAsia="Times New Roman" w:cs="Arial"/>
          <w:sz w:val="24"/>
          <w:szCs w:val="24"/>
          <w:lang w:eastAsia="hr-HR"/>
        </w:rPr>
        <w:t xml:space="preserve">dbora vjerovnika, odnosno da postoje uvjeti za donošenje odluka u skladu sa čl. 101. st. 1. Stečajnog zakona. </w:t>
      </w:r>
    </w:p>
    <w:p w:rsidR="008E77EB" w:rsidP="00606800" w:rsidRDefault="008E77EB">
      <w:pPr>
        <w:spacing w:after="0" w:line="240" w:lineRule="auto"/>
        <w:jc w:val="both"/>
        <w:rPr>
          <w:rFonts w:ascii="Arial" w:hAnsi="Arial" w:eastAsia="Times New Roman" w:cs="Arial"/>
          <w:sz w:val="24"/>
          <w:szCs w:val="24"/>
          <w:lang w:eastAsia="hr-HR"/>
        </w:rPr>
      </w:pPr>
    </w:p>
    <w:p w:rsidR="008E77EB" w:rsidP="00606800" w:rsidRDefault="008E77EB">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r>
      <w:r w:rsidR="001D0567">
        <w:rPr>
          <w:rFonts w:ascii="Arial" w:hAnsi="Arial" w:eastAsia="Times New Roman" w:cs="Arial"/>
          <w:sz w:val="24"/>
          <w:szCs w:val="24"/>
          <w:lang w:eastAsia="hr-HR"/>
        </w:rPr>
        <w:t>Prisutna stečajna upraviteljica izjavljuje da je na svoju mail adresu zaprimila zahtjev vjerovnice II. višeg isplatnog reda Jelene Vujanić za dodatnim pojašnjenjem pojedinih stavki iz završnog računa.</w:t>
      </w:r>
    </w:p>
    <w:p w:rsidR="001D0567" w:rsidP="00606800" w:rsidRDefault="001D0567">
      <w:pPr>
        <w:spacing w:after="0" w:line="240" w:lineRule="auto"/>
        <w:jc w:val="both"/>
        <w:rPr>
          <w:rFonts w:ascii="Arial" w:hAnsi="Arial" w:eastAsia="Times New Roman" w:cs="Arial"/>
          <w:sz w:val="24"/>
          <w:szCs w:val="24"/>
          <w:lang w:eastAsia="hr-HR"/>
        </w:rPr>
      </w:pPr>
    </w:p>
    <w:p w:rsidR="001D0567" w:rsidP="00606800" w:rsidRDefault="00684C28">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Prisutna</w:t>
      </w:r>
      <w:r w:rsidR="001D0567">
        <w:rPr>
          <w:rFonts w:ascii="Arial" w:hAnsi="Arial" w:eastAsia="Times New Roman" w:cs="Arial"/>
          <w:sz w:val="24"/>
          <w:szCs w:val="24"/>
          <w:lang w:eastAsia="hr-HR"/>
        </w:rPr>
        <w:t xml:space="preserve"> odvjetnica Bojana Tadić, koja u stečajnom postupku zastupa kao punomoćnica vjerovnicu Jelenu Vujanić, dodatno pojašnjava razloge zbog kojih se od stečajne upraviteljice traži dodatno pojašnjenje.</w:t>
      </w:r>
    </w:p>
    <w:p w:rsidR="001D0567" w:rsidP="00606800" w:rsidRDefault="001D0567">
      <w:pPr>
        <w:spacing w:after="0" w:line="240" w:lineRule="auto"/>
        <w:jc w:val="both"/>
        <w:rPr>
          <w:rFonts w:ascii="Arial" w:hAnsi="Arial" w:eastAsia="Times New Roman" w:cs="Arial"/>
          <w:sz w:val="24"/>
          <w:szCs w:val="24"/>
          <w:lang w:eastAsia="hr-HR"/>
        </w:rPr>
      </w:pPr>
    </w:p>
    <w:p w:rsidR="001D0567" w:rsidP="00606800" w:rsidRDefault="001D0567">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Stečajna upraviteljica na današnjoj sjednici dodatno pojašnjava slijedeće stavke iz završnog računa i to stavke koje se odnose na rashode i to:</w:t>
      </w:r>
    </w:p>
    <w:p w:rsidR="001D0567" w:rsidP="001D0567" w:rsidRDefault="001D0567">
      <w:pPr>
        <w:pStyle w:val="Odlomakpopisa"/>
        <w:numPr>
          <w:ilvl w:val="0"/>
          <w:numId w:val="8"/>
        </w:num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troškovi bruto plaća radnika za vrijeme otkaznog roka (iznos 779.052,64 kn),</w:t>
      </w:r>
    </w:p>
    <w:p w:rsidR="001D0567" w:rsidP="001D0567" w:rsidRDefault="001D0567">
      <w:pPr>
        <w:pStyle w:val="Odlomakpopisa"/>
        <w:numPr>
          <w:ilvl w:val="0"/>
          <w:numId w:val="8"/>
        </w:num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lastRenderedPageBreak/>
        <w:t xml:space="preserve">troškovi plaća radnika na radnom  mjestu "čuvarska služba" (iznos 494.443,42 kn), </w:t>
      </w:r>
    </w:p>
    <w:p w:rsidR="001D0567" w:rsidP="001D0567" w:rsidRDefault="001D0567">
      <w:pPr>
        <w:pStyle w:val="Odlomakpopisa"/>
        <w:numPr>
          <w:ilvl w:val="0"/>
          <w:numId w:val="8"/>
        </w:num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komunalna naknada i naknada za uređenje voda (iznos 214.213,96 kn),</w:t>
      </w:r>
    </w:p>
    <w:p w:rsidR="001D0567" w:rsidP="001D0567" w:rsidRDefault="001D0567">
      <w:pPr>
        <w:pStyle w:val="Odlomakpopisa"/>
        <w:numPr>
          <w:ilvl w:val="0"/>
          <w:numId w:val="8"/>
        </w:num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troškovi ugrađenih dijelova od strane zakupnika TISKARA ZRINSKI (iznos 114.327,50 kn),</w:t>
      </w:r>
    </w:p>
    <w:p w:rsidRPr="001D0567" w:rsidR="001D0567" w:rsidP="001D0567" w:rsidRDefault="001D0567">
      <w:pPr>
        <w:pStyle w:val="Odlomakpopisa"/>
        <w:numPr>
          <w:ilvl w:val="0"/>
          <w:numId w:val="8"/>
        </w:num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zbrinjavanje opasnog otpada nastalog u 2018. i ranije (iznos 141.125,00 kn).</w:t>
      </w:r>
    </w:p>
    <w:p w:rsidR="003F60DB" w:rsidP="006D2A83" w:rsidRDefault="003F60DB">
      <w:pPr>
        <w:spacing w:after="0" w:line="240" w:lineRule="auto"/>
        <w:ind w:firstLine="708"/>
        <w:jc w:val="both"/>
        <w:rPr>
          <w:rFonts w:ascii="Arial" w:hAnsi="Arial" w:cs="Arial"/>
          <w:sz w:val="24"/>
          <w:szCs w:val="24"/>
        </w:rPr>
      </w:pPr>
    </w:p>
    <w:p w:rsidR="0090150F" w:rsidP="006D2A83" w:rsidRDefault="0090150F">
      <w:pPr>
        <w:spacing w:after="0" w:line="240" w:lineRule="auto"/>
        <w:ind w:firstLine="708"/>
        <w:jc w:val="both"/>
        <w:rPr>
          <w:rFonts w:ascii="Arial" w:hAnsi="Arial" w:cs="Arial"/>
          <w:sz w:val="24"/>
          <w:szCs w:val="24"/>
        </w:rPr>
      </w:pPr>
      <w:r>
        <w:rPr>
          <w:rFonts w:ascii="Arial" w:hAnsi="Arial" w:cs="Arial"/>
          <w:sz w:val="24"/>
          <w:szCs w:val="24"/>
        </w:rPr>
        <w:t xml:space="preserve">Stečajna upraviteljica, a na upit odvjetnice Bojane Tadić, pojašnjava da je u Izvješću o tijeku stečajnog postupka i stanju stečajne mase za razdoblje od 8. kolovoza 2020. do 13. studenoga 2020., a koje izvješće je dostavljeno u sudski spis te i objavljeno na e-Oglasnoj ploči, na listu 5. Izvješća u tablici u 3. koloni greškom pod stavkom "priljevi od 08.08.20.-13.11.20." iznos od 150.000,00 kn greškom naveden kao priljev od "naplaćene zakupnine temeljem Ugovora o zakupu" te da je navedeni priljev trebao biti naveden kao priljev od "naplaćenih prefakturiranih troškova koje je dužan podmiriti zakupnik prema Ugovoru o zakupu s PDV-om". Stečajna upraviteljica dodaje da je navedena greška ispravljena u svim narednim izvješćima. </w:t>
      </w:r>
    </w:p>
    <w:p w:rsidR="0090150F" w:rsidP="006D2A83" w:rsidRDefault="0090150F">
      <w:pPr>
        <w:spacing w:after="0" w:line="240" w:lineRule="auto"/>
        <w:ind w:firstLine="708"/>
        <w:jc w:val="both"/>
        <w:rPr>
          <w:rFonts w:ascii="Arial" w:hAnsi="Arial" w:cs="Arial"/>
          <w:sz w:val="24"/>
          <w:szCs w:val="24"/>
        </w:rPr>
      </w:pPr>
    </w:p>
    <w:p w:rsidR="008E77EB" w:rsidP="006D2A83" w:rsidRDefault="001D0567">
      <w:pPr>
        <w:spacing w:after="0" w:line="240" w:lineRule="auto"/>
        <w:ind w:firstLine="708"/>
        <w:jc w:val="both"/>
        <w:rPr>
          <w:rFonts w:ascii="Arial" w:hAnsi="Arial" w:cs="Arial"/>
          <w:sz w:val="24"/>
          <w:szCs w:val="24"/>
        </w:rPr>
      </w:pPr>
      <w:r>
        <w:rPr>
          <w:rFonts w:ascii="Arial" w:hAnsi="Arial" w:cs="Arial"/>
          <w:sz w:val="24"/>
          <w:szCs w:val="24"/>
        </w:rPr>
        <w:t>Stečajna upraviteljica izjavljuje da će se i pisanim putem dodatno očitovati vezano za ranije navedene rashode koje će dostaviti na sudski spis radi objave na e-Oglasnoj ploči suda.</w:t>
      </w:r>
    </w:p>
    <w:p w:rsidR="00D7689F" w:rsidP="006D2A83" w:rsidRDefault="00D7689F">
      <w:pPr>
        <w:spacing w:after="0" w:line="240" w:lineRule="auto"/>
        <w:ind w:firstLine="708"/>
        <w:jc w:val="both"/>
        <w:rPr>
          <w:rFonts w:ascii="Arial" w:hAnsi="Arial" w:cs="Arial"/>
          <w:sz w:val="24"/>
          <w:szCs w:val="24"/>
        </w:rPr>
      </w:pPr>
    </w:p>
    <w:p w:rsidR="00D7689F" w:rsidP="006D2A83" w:rsidRDefault="00C64533">
      <w:pPr>
        <w:spacing w:after="0" w:line="240" w:lineRule="auto"/>
        <w:ind w:firstLine="708"/>
        <w:jc w:val="both"/>
        <w:rPr>
          <w:rFonts w:ascii="Arial" w:hAnsi="Arial" w:cs="Arial"/>
          <w:sz w:val="24"/>
          <w:szCs w:val="24"/>
        </w:rPr>
      </w:pPr>
      <w:r>
        <w:rPr>
          <w:rFonts w:ascii="Arial" w:hAnsi="Arial" w:cs="Arial"/>
          <w:sz w:val="24"/>
          <w:szCs w:val="24"/>
        </w:rPr>
        <w:t>Sud poziva prisutne vjerovnike da se izjasne da li daju suglasnost na završni račun stečajne upraviteljice koji je objavljen na e-Oglasnoj ploči 4. lipnja 2021.</w:t>
      </w:r>
    </w:p>
    <w:p w:rsidR="00C64533" w:rsidP="006D2A83" w:rsidRDefault="00C64533">
      <w:pPr>
        <w:spacing w:after="0" w:line="240" w:lineRule="auto"/>
        <w:ind w:firstLine="708"/>
        <w:jc w:val="both"/>
        <w:rPr>
          <w:rFonts w:ascii="Arial" w:hAnsi="Arial" w:cs="Arial"/>
          <w:sz w:val="24"/>
          <w:szCs w:val="24"/>
        </w:rPr>
      </w:pPr>
    </w:p>
    <w:p w:rsidRPr="000B6B89" w:rsidR="00C64533" w:rsidP="006D2A83" w:rsidRDefault="00C64533">
      <w:pPr>
        <w:spacing w:after="0" w:line="240" w:lineRule="auto"/>
        <w:ind w:firstLine="708"/>
        <w:jc w:val="both"/>
        <w:rPr>
          <w:rFonts w:ascii="Arial" w:hAnsi="Arial" w:cs="Arial"/>
          <w:sz w:val="24"/>
          <w:szCs w:val="24"/>
        </w:rPr>
      </w:pPr>
      <w:r>
        <w:rPr>
          <w:rFonts w:ascii="Arial" w:hAnsi="Arial" w:cs="Arial"/>
          <w:sz w:val="24"/>
          <w:szCs w:val="24"/>
        </w:rPr>
        <w:t>Utvrđuje se da svi prisutni članovi odbora glasaju na način da daju suglasnost za završni račun stečajnog upravitelja.</w:t>
      </w:r>
    </w:p>
    <w:p w:rsidRPr="000B6B89" w:rsidR="00B73CC3" w:rsidP="006D2A83" w:rsidRDefault="00B73CC3">
      <w:pPr>
        <w:spacing w:after="0" w:line="240" w:lineRule="auto"/>
        <w:ind w:firstLine="708"/>
        <w:jc w:val="both"/>
        <w:rPr>
          <w:rFonts w:ascii="Arial" w:hAnsi="Arial" w:cs="Arial"/>
          <w:sz w:val="24"/>
          <w:szCs w:val="24"/>
        </w:rPr>
      </w:pPr>
    </w:p>
    <w:p w:rsidRPr="000B6B89" w:rsidR="00B73CC3" w:rsidP="006D2A83" w:rsidRDefault="00B73CC3">
      <w:pPr>
        <w:spacing w:after="0" w:line="240" w:lineRule="auto"/>
        <w:ind w:firstLine="708"/>
        <w:jc w:val="both"/>
        <w:rPr>
          <w:rFonts w:ascii="Arial" w:hAnsi="Arial" w:cs="Arial"/>
          <w:sz w:val="24"/>
          <w:szCs w:val="24"/>
        </w:rPr>
      </w:pPr>
      <w:r w:rsidRPr="000B6B89">
        <w:rPr>
          <w:rFonts w:ascii="Arial" w:hAnsi="Arial" w:cs="Arial"/>
          <w:sz w:val="24"/>
          <w:szCs w:val="24"/>
        </w:rPr>
        <w:t xml:space="preserve">Sud donosi </w:t>
      </w:r>
    </w:p>
    <w:p w:rsidRPr="000B6B89" w:rsidR="00B73CC3" w:rsidP="006D2A83" w:rsidRDefault="00B73CC3">
      <w:pPr>
        <w:spacing w:after="0" w:line="240" w:lineRule="auto"/>
        <w:ind w:firstLine="708"/>
        <w:jc w:val="both"/>
        <w:rPr>
          <w:rFonts w:ascii="Arial" w:hAnsi="Arial" w:cs="Arial"/>
          <w:sz w:val="24"/>
          <w:szCs w:val="24"/>
        </w:rPr>
      </w:pPr>
    </w:p>
    <w:p w:rsidRPr="000B6B89" w:rsidR="00B73CC3" w:rsidP="00B73CC3" w:rsidRDefault="00B73CC3">
      <w:pPr>
        <w:spacing w:after="0" w:line="240" w:lineRule="auto"/>
        <w:jc w:val="center"/>
        <w:rPr>
          <w:rFonts w:ascii="Arial" w:hAnsi="Arial" w:cs="Arial"/>
          <w:sz w:val="24"/>
          <w:szCs w:val="24"/>
        </w:rPr>
      </w:pPr>
      <w:r w:rsidRPr="000B6B89">
        <w:rPr>
          <w:rFonts w:ascii="Arial" w:hAnsi="Arial" w:cs="Arial"/>
          <w:sz w:val="24"/>
          <w:szCs w:val="24"/>
        </w:rPr>
        <w:t>z a k lj u č a k</w:t>
      </w:r>
    </w:p>
    <w:p w:rsidRPr="000B6B89" w:rsidR="00B73CC3" w:rsidP="006D2A83" w:rsidRDefault="00B73CC3">
      <w:pPr>
        <w:spacing w:after="0" w:line="240" w:lineRule="auto"/>
        <w:ind w:firstLine="708"/>
        <w:jc w:val="both"/>
        <w:rPr>
          <w:rFonts w:ascii="Arial" w:hAnsi="Arial" w:cs="Arial"/>
          <w:sz w:val="24"/>
          <w:szCs w:val="24"/>
        </w:rPr>
      </w:pPr>
    </w:p>
    <w:p w:rsidRPr="000B6B89" w:rsidR="00B73CC3" w:rsidP="006D2A83" w:rsidRDefault="00B73CC3">
      <w:pPr>
        <w:spacing w:after="0" w:line="240" w:lineRule="auto"/>
        <w:ind w:firstLine="708"/>
        <w:jc w:val="both"/>
        <w:rPr>
          <w:rFonts w:ascii="Arial" w:hAnsi="Arial" w:cs="Arial"/>
          <w:sz w:val="24"/>
          <w:szCs w:val="24"/>
        </w:rPr>
      </w:pPr>
      <w:r w:rsidRPr="000B6B89">
        <w:rPr>
          <w:rFonts w:ascii="Arial" w:hAnsi="Arial" w:cs="Arial"/>
          <w:sz w:val="24"/>
          <w:szCs w:val="24"/>
        </w:rPr>
        <w:t xml:space="preserve">Utvrđuje se da je na današnjoj sjednici </w:t>
      </w:r>
      <w:r w:rsidRPr="000B6B89" w:rsidR="00224C6D">
        <w:rPr>
          <w:rFonts w:ascii="Arial" w:hAnsi="Arial" w:cs="Arial"/>
          <w:sz w:val="24"/>
          <w:szCs w:val="24"/>
        </w:rPr>
        <w:t>O</w:t>
      </w:r>
      <w:r w:rsidRPr="000B6B89">
        <w:rPr>
          <w:rFonts w:ascii="Arial" w:hAnsi="Arial" w:cs="Arial"/>
          <w:sz w:val="24"/>
          <w:szCs w:val="24"/>
        </w:rPr>
        <w:t>dbora vjerovnika donesena slijedeća odluka:</w:t>
      </w:r>
    </w:p>
    <w:p w:rsidRPr="000B6B89" w:rsidR="00B73CC3" w:rsidP="006D2A83" w:rsidRDefault="00B73CC3">
      <w:pPr>
        <w:spacing w:after="0" w:line="240" w:lineRule="auto"/>
        <w:ind w:firstLine="708"/>
        <w:jc w:val="both"/>
        <w:rPr>
          <w:rFonts w:ascii="Arial" w:hAnsi="Arial" w:cs="Arial"/>
          <w:sz w:val="24"/>
          <w:szCs w:val="24"/>
        </w:rPr>
      </w:pPr>
    </w:p>
    <w:p w:rsidRPr="000B6B89" w:rsidR="00B73CC3" w:rsidP="00B73CC3" w:rsidRDefault="00FF77AE">
      <w:pPr>
        <w:spacing w:after="0" w:line="240" w:lineRule="auto"/>
        <w:ind w:firstLine="708"/>
        <w:jc w:val="both"/>
        <w:rPr>
          <w:rFonts w:ascii="Arial" w:hAnsi="Arial" w:cs="Arial"/>
          <w:b/>
          <w:sz w:val="24"/>
          <w:szCs w:val="24"/>
        </w:rPr>
      </w:pPr>
      <w:r w:rsidRPr="000B6B89">
        <w:rPr>
          <w:rFonts w:ascii="Arial" w:hAnsi="Arial" w:cs="Arial"/>
          <w:b/>
          <w:sz w:val="24"/>
          <w:szCs w:val="24"/>
        </w:rPr>
        <w:t>"</w:t>
      </w:r>
      <w:r w:rsidR="00D44DAE">
        <w:rPr>
          <w:rFonts w:ascii="Arial" w:hAnsi="Arial" w:cs="Arial"/>
          <w:b/>
          <w:sz w:val="24"/>
          <w:szCs w:val="24"/>
        </w:rPr>
        <w:t>Odbor vjerovnika daje suglasnost na završni račun stečajnog upravitelja objavljen na e-Oglasnoj ploči suda 4. lipnja 2021.</w:t>
      </w:r>
      <w:r w:rsidRPr="000B6B89">
        <w:rPr>
          <w:rFonts w:ascii="Arial" w:hAnsi="Arial" w:cs="Arial"/>
          <w:b/>
          <w:sz w:val="24"/>
          <w:szCs w:val="24"/>
        </w:rPr>
        <w:t>"</w:t>
      </w:r>
    </w:p>
    <w:p w:rsidRPr="000B6B89" w:rsidR="00B73CC3" w:rsidP="006D2A83" w:rsidRDefault="00B73CC3">
      <w:pPr>
        <w:spacing w:after="0" w:line="240" w:lineRule="auto"/>
        <w:ind w:firstLine="708"/>
        <w:jc w:val="both"/>
        <w:rPr>
          <w:rFonts w:ascii="Arial" w:hAnsi="Arial" w:cs="Arial"/>
          <w:sz w:val="24"/>
          <w:szCs w:val="24"/>
        </w:rPr>
      </w:pPr>
    </w:p>
    <w:p w:rsidR="003F60DB" w:rsidP="006D2A83" w:rsidRDefault="00D44DAE">
      <w:pPr>
        <w:spacing w:after="0" w:line="240" w:lineRule="auto"/>
        <w:ind w:firstLine="708"/>
        <w:jc w:val="both"/>
        <w:rPr>
          <w:rFonts w:ascii="Arial" w:hAnsi="Arial" w:cs="Arial"/>
          <w:sz w:val="24"/>
          <w:szCs w:val="24"/>
        </w:rPr>
      </w:pPr>
      <w:r>
        <w:rPr>
          <w:rFonts w:ascii="Arial" w:hAnsi="Arial" w:cs="Arial"/>
          <w:sz w:val="24"/>
          <w:szCs w:val="24"/>
        </w:rPr>
        <w:t>Zapisnik će se objaviti na e-Oglasnoj ploči suda.</w:t>
      </w:r>
    </w:p>
    <w:p w:rsidRPr="000B6B89" w:rsidR="00D44DAE" w:rsidP="006D2A83" w:rsidRDefault="00D44DAE">
      <w:pPr>
        <w:spacing w:after="0" w:line="240" w:lineRule="auto"/>
        <w:ind w:firstLine="708"/>
        <w:jc w:val="both"/>
        <w:rPr>
          <w:rFonts w:ascii="Arial" w:hAnsi="Arial" w:cs="Arial"/>
          <w:sz w:val="24"/>
          <w:szCs w:val="24"/>
        </w:rPr>
      </w:pPr>
    </w:p>
    <w:p w:rsidRPr="000B6B89" w:rsidR="00156975" w:rsidP="006D2A83" w:rsidRDefault="00156975">
      <w:pPr>
        <w:spacing w:after="0" w:line="240" w:lineRule="auto"/>
        <w:ind w:firstLine="708"/>
        <w:jc w:val="both"/>
        <w:rPr>
          <w:rFonts w:ascii="Arial" w:hAnsi="Arial" w:cs="Arial"/>
          <w:sz w:val="24"/>
          <w:szCs w:val="24"/>
        </w:rPr>
      </w:pPr>
    </w:p>
    <w:p w:rsidRPr="000B6B89" w:rsidR="006D2A83" w:rsidP="006D2A83" w:rsidRDefault="00802685">
      <w:pPr>
        <w:spacing w:after="0" w:line="240" w:lineRule="auto"/>
        <w:jc w:val="center"/>
        <w:rPr>
          <w:rFonts w:ascii="Arial" w:hAnsi="Arial" w:cs="Arial"/>
          <w:sz w:val="24"/>
          <w:szCs w:val="24"/>
        </w:rPr>
      </w:pPr>
      <w:r w:rsidRPr="000B6B89">
        <w:rPr>
          <w:rFonts w:ascii="Arial" w:hAnsi="Arial" w:cs="Arial"/>
          <w:sz w:val="24"/>
          <w:szCs w:val="24"/>
        </w:rPr>
        <w:t>D</w:t>
      </w:r>
      <w:r w:rsidRPr="000B6B89" w:rsidR="006D2A83">
        <w:rPr>
          <w:rFonts w:ascii="Arial" w:hAnsi="Arial" w:cs="Arial"/>
          <w:sz w:val="24"/>
          <w:szCs w:val="24"/>
        </w:rPr>
        <w:t xml:space="preserve">ovršeno u </w:t>
      </w:r>
      <w:r w:rsidR="00C4114B">
        <w:rPr>
          <w:rFonts w:ascii="Arial" w:hAnsi="Arial" w:cs="Arial"/>
          <w:sz w:val="24"/>
          <w:szCs w:val="24"/>
        </w:rPr>
        <w:t>10</w:t>
      </w:r>
      <w:r w:rsidRPr="000B6B89" w:rsidR="006D2A83">
        <w:rPr>
          <w:rFonts w:ascii="Arial" w:hAnsi="Arial" w:cs="Arial"/>
          <w:sz w:val="24"/>
          <w:szCs w:val="24"/>
        </w:rPr>
        <w:t>:</w:t>
      </w:r>
      <w:r w:rsidR="00984D29">
        <w:rPr>
          <w:rFonts w:ascii="Arial" w:hAnsi="Arial" w:cs="Arial"/>
          <w:sz w:val="24"/>
          <w:szCs w:val="24"/>
        </w:rPr>
        <w:t>55</w:t>
      </w:r>
      <w:r w:rsidRPr="000B6B89" w:rsidR="006D2A83">
        <w:rPr>
          <w:rFonts w:ascii="Arial" w:hAnsi="Arial" w:cs="Arial"/>
          <w:sz w:val="24"/>
          <w:szCs w:val="24"/>
        </w:rPr>
        <w:t xml:space="preserve"> sati.</w:t>
      </w:r>
    </w:p>
    <w:p w:rsidRPr="000B6B89" w:rsidR="006D2A83" w:rsidP="006D2A83" w:rsidRDefault="006D2A83">
      <w:pPr>
        <w:spacing w:after="0" w:line="240" w:lineRule="auto"/>
        <w:rPr>
          <w:rFonts w:ascii="Arial" w:hAnsi="Arial" w:cs="Arial"/>
          <w:sz w:val="24"/>
          <w:szCs w:val="24"/>
        </w:rPr>
      </w:pPr>
    </w:p>
    <w:p w:rsidR="006D2A83" w:rsidP="006D2A83" w:rsidRDefault="006D2A83">
      <w:pPr>
        <w:spacing w:after="0" w:line="240" w:lineRule="auto"/>
        <w:jc w:val="center"/>
        <w:rPr>
          <w:rFonts w:ascii="Arial" w:hAnsi="Arial" w:cs="Arial"/>
          <w:sz w:val="24"/>
          <w:szCs w:val="24"/>
        </w:rPr>
      </w:pPr>
    </w:p>
    <w:p w:rsidR="00D44DAE" w:rsidP="006D2A83" w:rsidRDefault="00D44DAE">
      <w:pPr>
        <w:spacing w:after="0" w:line="240" w:lineRule="auto"/>
        <w:jc w:val="center"/>
        <w:rPr>
          <w:rFonts w:ascii="Arial" w:hAnsi="Arial" w:cs="Arial"/>
          <w:sz w:val="24"/>
          <w:szCs w:val="24"/>
        </w:rPr>
      </w:pPr>
    </w:p>
    <w:p w:rsidR="00D44DAE" w:rsidP="006D2A83" w:rsidRDefault="00D44DAE">
      <w:pPr>
        <w:spacing w:after="0" w:line="240" w:lineRule="auto"/>
        <w:jc w:val="center"/>
        <w:rPr>
          <w:rFonts w:ascii="Arial" w:hAnsi="Arial" w:cs="Arial"/>
          <w:sz w:val="24"/>
          <w:szCs w:val="24"/>
        </w:rPr>
      </w:pPr>
    </w:p>
    <w:p w:rsidRPr="000B6B89" w:rsidR="00D44DAE" w:rsidP="006D2A83" w:rsidRDefault="00D44DAE">
      <w:pPr>
        <w:spacing w:after="0" w:line="240" w:lineRule="auto"/>
        <w:jc w:val="center"/>
        <w:rPr>
          <w:rFonts w:ascii="Arial" w:hAnsi="Arial" w:cs="Arial"/>
          <w:sz w:val="24"/>
          <w:szCs w:val="24"/>
        </w:rPr>
      </w:pPr>
    </w:p>
    <w:tbl>
      <w:tblPr>
        <w:tblW w:w="0" w:type="auto"/>
        <w:tblLook w:firstRow="1" w:lastRow="0" w:firstColumn="1" w:lastColumn="0" w:noHBand="0" w:noVBand="1" w:val="04A0"/>
      </w:tblPr>
      <w:tblGrid>
        <w:gridCol w:w="3095"/>
        <w:gridCol w:w="1549"/>
        <w:gridCol w:w="4642"/>
      </w:tblGrid>
      <w:tr w:rsidRPr="000B6B89" w:rsidR="006D2A83" w:rsidTr="002E35C5">
        <w:tc>
          <w:tcPr>
            <w:tcW w:w="3095" w:type="dxa"/>
            <w:shd w:val="clear" w:color="auto" w:fill="auto"/>
          </w:tcPr>
          <w:p w:rsidRPr="000B6B89" w:rsidR="006D2A83" w:rsidP="00AC1AF6" w:rsidRDefault="006D2A83">
            <w:pPr>
              <w:spacing w:after="0" w:line="240" w:lineRule="auto"/>
              <w:jc w:val="both"/>
              <w:rPr>
                <w:rFonts w:ascii="Arial" w:hAnsi="Arial" w:eastAsia="Times New Roman" w:cs="Arial"/>
                <w:sz w:val="24"/>
                <w:szCs w:val="24"/>
                <w:lang w:eastAsia="hr-HR"/>
              </w:rPr>
            </w:pPr>
          </w:p>
        </w:tc>
        <w:tc>
          <w:tcPr>
            <w:tcW w:w="1549" w:type="dxa"/>
            <w:shd w:val="clear" w:color="auto" w:fill="auto"/>
          </w:tcPr>
          <w:p w:rsidRPr="000B6B89" w:rsidR="006D2A83" w:rsidP="00AC1AF6" w:rsidRDefault="006D2A83">
            <w:pPr>
              <w:spacing w:after="0" w:line="240" w:lineRule="auto"/>
              <w:jc w:val="both"/>
              <w:rPr>
                <w:rFonts w:ascii="Arial" w:hAnsi="Arial" w:eastAsia="Times New Roman" w:cs="Arial"/>
                <w:sz w:val="24"/>
                <w:szCs w:val="24"/>
                <w:lang w:eastAsia="hr-HR"/>
              </w:rPr>
            </w:pPr>
            <w:r w:rsidRPr="000B6B89">
              <w:rPr>
                <w:rFonts w:ascii="Arial" w:hAnsi="Arial" w:eastAsia="Times New Roman" w:cs="Arial"/>
                <w:sz w:val="24"/>
                <w:szCs w:val="24"/>
                <w:lang w:eastAsia="hr-HR"/>
              </w:rPr>
              <w:t xml:space="preserve">Sudac: </w:t>
            </w:r>
          </w:p>
          <w:p w:rsidRPr="000B6B89" w:rsidR="006D2A83" w:rsidP="00AC1AF6" w:rsidRDefault="006D2A83">
            <w:pPr>
              <w:spacing w:after="0" w:line="240" w:lineRule="auto"/>
              <w:jc w:val="both"/>
              <w:rPr>
                <w:rFonts w:ascii="Arial" w:hAnsi="Arial" w:eastAsia="Times New Roman" w:cs="Arial"/>
                <w:sz w:val="24"/>
                <w:szCs w:val="24"/>
                <w:lang w:eastAsia="hr-HR"/>
              </w:rPr>
            </w:pPr>
            <w:r w:rsidRPr="000B6B89">
              <w:rPr>
                <w:rFonts w:ascii="Arial" w:hAnsi="Arial" w:eastAsia="Times New Roman" w:cs="Arial"/>
                <w:sz w:val="24"/>
                <w:szCs w:val="24"/>
                <w:lang w:eastAsia="hr-HR"/>
              </w:rPr>
              <w:t xml:space="preserve"> </w:t>
            </w:r>
          </w:p>
          <w:p w:rsidRPr="000B6B89" w:rsidR="006D2A83" w:rsidP="00AC1AF6" w:rsidRDefault="006D2A83">
            <w:pPr>
              <w:spacing w:after="0" w:line="240" w:lineRule="auto"/>
              <w:jc w:val="both"/>
              <w:rPr>
                <w:rFonts w:ascii="Arial" w:hAnsi="Arial" w:eastAsia="Times New Roman" w:cs="Arial"/>
                <w:sz w:val="24"/>
                <w:szCs w:val="24"/>
                <w:lang w:eastAsia="hr-HR"/>
              </w:rPr>
            </w:pPr>
          </w:p>
          <w:p w:rsidRPr="000B6B89" w:rsidR="002C6E90" w:rsidP="00AC1AF6" w:rsidRDefault="002C6E90">
            <w:pPr>
              <w:spacing w:after="0" w:line="240" w:lineRule="auto"/>
              <w:jc w:val="both"/>
              <w:rPr>
                <w:rFonts w:ascii="Arial" w:hAnsi="Arial" w:eastAsia="Times New Roman" w:cs="Arial"/>
                <w:sz w:val="24"/>
                <w:szCs w:val="24"/>
                <w:lang w:eastAsia="hr-HR"/>
              </w:rPr>
            </w:pPr>
          </w:p>
          <w:p w:rsidRPr="000B6B89" w:rsidR="002C6E90" w:rsidP="00AC1AF6" w:rsidRDefault="002C6E90">
            <w:pPr>
              <w:spacing w:after="0" w:line="240" w:lineRule="auto"/>
              <w:jc w:val="both"/>
              <w:rPr>
                <w:rFonts w:ascii="Arial" w:hAnsi="Arial" w:eastAsia="Times New Roman" w:cs="Arial"/>
                <w:sz w:val="24"/>
                <w:szCs w:val="24"/>
                <w:lang w:eastAsia="hr-HR"/>
              </w:rPr>
            </w:pPr>
          </w:p>
          <w:p w:rsidRPr="000B6B89" w:rsidR="00623525" w:rsidP="00AC1AF6" w:rsidRDefault="00623525">
            <w:pPr>
              <w:spacing w:after="0" w:line="240" w:lineRule="auto"/>
              <w:jc w:val="both"/>
              <w:rPr>
                <w:rFonts w:ascii="Arial" w:hAnsi="Arial" w:eastAsia="Times New Roman" w:cs="Arial"/>
                <w:sz w:val="24"/>
                <w:szCs w:val="24"/>
                <w:lang w:eastAsia="hr-HR"/>
              </w:rPr>
            </w:pPr>
          </w:p>
          <w:p w:rsidRPr="000B6B89" w:rsidR="006D2A83" w:rsidP="00AC1AF6" w:rsidRDefault="006D2A83">
            <w:pPr>
              <w:spacing w:after="0" w:line="240" w:lineRule="auto"/>
              <w:jc w:val="both"/>
              <w:rPr>
                <w:rFonts w:ascii="Arial" w:hAnsi="Arial" w:eastAsia="Times New Roman" w:cs="Arial"/>
                <w:sz w:val="24"/>
                <w:szCs w:val="24"/>
                <w:lang w:eastAsia="hr-HR"/>
              </w:rPr>
            </w:pPr>
            <w:r w:rsidRPr="000B6B89">
              <w:rPr>
                <w:rFonts w:ascii="Arial" w:hAnsi="Arial" w:eastAsia="Times New Roman" w:cs="Arial"/>
                <w:sz w:val="24"/>
                <w:szCs w:val="24"/>
                <w:lang w:eastAsia="hr-HR"/>
              </w:rPr>
              <w:t>Zapisničar:</w:t>
            </w:r>
          </w:p>
        </w:tc>
        <w:tc>
          <w:tcPr>
            <w:tcW w:w="4642" w:type="dxa"/>
            <w:shd w:val="clear" w:color="auto" w:fill="auto"/>
          </w:tcPr>
          <w:p w:rsidRPr="000B6B89" w:rsidR="006D2A83" w:rsidP="00AC1AF6" w:rsidRDefault="006D2A83">
            <w:pPr>
              <w:spacing w:after="0" w:line="240" w:lineRule="auto"/>
              <w:rPr>
                <w:rFonts w:ascii="Arial" w:hAnsi="Arial" w:eastAsia="Times New Roman" w:cs="Arial"/>
                <w:sz w:val="24"/>
                <w:szCs w:val="24"/>
                <w:lang w:eastAsia="hr-HR"/>
              </w:rPr>
            </w:pPr>
            <w:r w:rsidRPr="000B6B89">
              <w:rPr>
                <w:rFonts w:ascii="Arial" w:hAnsi="Arial" w:eastAsia="Times New Roman" w:cs="Arial"/>
                <w:sz w:val="24"/>
                <w:szCs w:val="24"/>
                <w:lang w:eastAsia="hr-HR"/>
              </w:rPr>
              <w:t>Sudionici:</w:t>
            </w:r>
          </w:p>
          <w:p w:rsidRPr="000B6B89" w:rsidR="006D2A83" w:rsidP="00AC1AF6" w:rsidRDefault="006D2A83">
            <w:pPr>
              <w:spacing w:after="0" w:line="240" w:lineRule="auto"/>
              <w:rPr>
                <w:rFonts w:ascii="Arial" w:hAnsi="Arial" w:eastAsia="Times New Roman" w:cs="Arial"/>
                <w:sz w:val="24"/>
                <w:szCs w:val="24"/>
                <w:lang w:eastAsia="hr-HR"/>
              </w:rPr>
            </w:pPr>
          </w:p>
          <w:p w:rsidRPr="000B6B89" w:rsidR="002E35C5" w:rsidP="002E35C5" w:rsidRDefault="002E35C5">
            <w:pPr>
              <w:pStyle w:val="Odlomakpopisa"/>
              <w:widowControl w:val="false"/>
              <w:numPr>
                <w:ilvl w:val="0"/>
                <w:numId w:val="8"/>
              </w:numPr>
              <w:spacing w:after="0" w:line="240" w:lineRule="auto"/>
              <w:jc w:val="both"/>
              <w:rPr>
                <w:rFonts w:ascii="Arial" w:hAnsi="Arial" w:eastAsia="Times New Roman" w:cs="Arial"/>
                <w:snapToGrid w:val="false"/>
                <w:sz w:val="24"/>
                <w:szCs w:val="24"/>
              </w:rPr>
            </w:pPr>
            <w:r w:rsidRPr="000B6B89">
              <w:rPr>
                <w:rFonts w:ascii="Arial" w:hAnsi="Arial" w:eastAsia="Times New Roman" w:cs="Arial"/>
                <w:snapToGrid w:val="false"/>
                <w:sz w:val="24"/>
                <w:szCs w:val="24"/>
              </w:rPr>
              <w:t>za stečajnog dužnika:  stečajna upraviteljica Nevenka Golubić</w:t>
            </w:r>
          </w:p>
          <w:p w:rsidRPr="000B6B89" w:rsidR="002E35C5" w:rsidP="002E35C5" w:rsidRDefault="002E35C5">
            <w:pPr>
              <w:pStyle w:val="Odlomakpopisa"/>
              <w:widowControl w:val="false"/>
              <w:spacing w:after="0" w:line="240" w:lineRule="auto"/>
              <w:jc w:val="both"/>
              <w:rPr>
                <w:rFonts w:ascii="Arial" w:hAnsi="Arial" w:eastAsia="Times New Roman" w:cs="Arial"/>
                <w:snapToGrid w:val="false"/>
                <w:sz w:val="24"/>
                <w:szCs w:val="24"/>
              </w:rPr>
            </w:pPr>
          </w:p>
          <w:p w:rsidRPr="000B6B89" w:rsidR="002E35C5" w:rsidP="002E35C5" w:rsidRDefault="002E35C5">
            <w:pPr>
              <w:pStyle w:val="Odlomakpopisa"/>
              <w:widowControl w:val="false"/>
              <w:spacing w:after="0" w:line="240" w:lineRule="auto"/>
              <w:jc w:val="both"/>
              <w:rPr>
                <w:rFonts w:ascii="Arial" w:hAnsi="Arial" w:eastAsia="Times New Roman" w:cs="Arial"/>
                <w:snapToGrid w:val="false"/>
                <w:sz w:val="24"/>
                <w:szCs w:val="24"/>
              </w:rPr>
            </w:pPr>
          </w:p>
          <w:p w:rsidRPr="000B6B89" w:rsidR="002E35C5" w:rsidP="002E35C5" w:rsidRDefault="002E35C5">
            <w:pPr>
              <w:pStyle w:val="Odlomakpopisa"/>
              <w:widowControl w:val="false"/>
              <w:spacing w:after="0" w:line="240" w:lineRule="auto"/>
              <w:jc w:val="both"/>
              <w:rPr>
                <w:rFonts w:ascii="Arial" w:hAnsi="Arial" w:eastAsia="Times New Roman" w:cs="Arial"/>
                <w:snapToGrid w:val="false"/>
                <w:sz w:val="24"/>
                <w:szCs w:val="24"/>
              </w:rPr>
            </w:pPr>
          </w:p>
          <w:p w:rsidRPr="000B6B89" w:rsidR="002E35C5" w:rsidP="002E35C5" w:rsidRDefault="002E35C5">
            <w:pPr>
              <w:numPr>
                <w:ilvl w:val="0"/>
                <w:numId w:val="8"/>
              </w:numPr>
              <w:spacing w:after="0" w:line="240" w:lineRule="auto"/>
              <w:contextualSpacing/>
              <w:jc w:val="both"/>
              <w:rPr>
                <w:rFonts w:ascii="Arial" w:hAnsi="Arial" w:cs="Arial"/>
                <w:sz w:val="24"/>
                <w:szCs w:val="24"/>
              </w:rPr>
            </w:pPr>
            <w:r w:rsidRPr="000B6B89">
              <w:rPr>
                <w:rFonts w:ascii="Arial" w:hAnsi="Arial" w:cs="Arial"/>
                <w:sz w:val="24"/>
                <w:szCs w:val="24"/>
              </w:rPr>
              <w:t>Matea Mikić kao predstavnica Sindikata grafičke i nakladničke djelatnosti Hrvatske</w:t>
            </w:r>
          </w:p>
          <w:p w:rsidRPr="000B6B89" w:rsidR="002E35C5" w:rsidP="002E35C5" w:rsidRDefault="002E35C5">
            <w:pPr>
              <w:spacing w:after="0" w:line="240" w:lineRule="auto"/>
              <w:ind w:left="720"/>
              <w:contextualSpacing/>
              <w:jc w:val="both"/>
              <w:rPr>
                <w:rFonts w:ascii="Arial" w:hAnsi="Arial" w:cs="Arial"/>
                <w:sz w:val="24"/>
                <w:szCs w:val="24"/>
              </w:rPr>
            </w:pPr>
          </w:p>
          <w:p w:rsidRPr="000B6B89" w:rsidR="002E35C5" w:rsidP="002E35C5" w:rsidRDefault="002E35C5">
            <w:pPr>
              <w:spacing w:after="0" w:line="240" w:lineRule="auto"/>
              <w:ind w:left="720"/>
              <w:contextualSpacing/>
              <w:jc w:val="both"/>
              <w:rPr>
                <w:rFonts w:ascii="Arial" w:hAnsi="Arial" w:cs="Arial"/>
                <w:sz w:val="24"/>
                <w:szCs w:val="24"/>
              </w:rPr>
            </w:pPr>
          </w:p>
          <w:p w:rsidRPr="000B6B89" w:rsidR="002E35C5" w:rsidP="002E35C5" w:rsidRDefault="002E35C5">
            <w:pPr>
              <w:spacing w:after="0" w:line="240" w:lineRule="auto"/>
              <w:ind w:left="720"/>
              <w:contextualSpacing/>
              <w:jc w:val="both"/>
              <w:rPr>
                <w:rFonts w:ascii="Arial" w:hAnsi="Arial" w:cs="Arial"/>
                <w:sz w:val="24"/>
                <w:szCs w:val="24"/>
              </w:rPr>
            </w:pPr>
          </w:p>
          <w:p w:rsidRPr="000B6B89" w:rsidR="002E35C5" w:rsidP="002E35C5" w:rsidRDefault="002E35C5">
            <w:pPr>
              <w:numPr>
                <w:ilvl w:val="0"/>
                <w:numId w:val="8"/>
              </w:numPr>
              <w:spacing w:after="0" w:line="240" w:lineRule="auto"/>
              <w:contextualSpacing/>
              <w:jc w:val="both"/>
              <w:rPr>
                <w:rFonts w:ascii="Arial" w:hAnsi="Arial" w:cs="Arial"/>
                <w:sz w:val="24"/>
                <w:szCs w:val="24"/>
              </w:rPr>
            </w:pPr>
            <w:r w:rsidRPr="000B6B89">
              <w:rPr>
                <w:rFonts w:ascii="Arial" w:hAnsi="Arial" w:cs="Arial"/>
                <w:sz w:val="24"/>
                <w:szCs w:val="24"/>
              </w:rPr>
              <w:t xml:space="preserve">za vjerovnika Erste &amp; Steiermärkische bank d.d., punomoćnik Goran Gložinić, </w:t>
            </w:r>
          </w:p>
          <w:p w:rsidRPr="000B6B89" w:rsidR="002E35C5" w:rsidP="002E35C5" w:rsidRDefault="002E35C5">
            <w:pPr>
              <w:spacing w:after="0" w:line="240" w:lineRule="auto"/>
              <w:contextualSpacing/>
              <w:jc w:val="both"/>
              <w:rPr>
                <w:rFonts w:ascii="Arial" w:hAnsi="Arial" w:cs="Arial"/>
                <w:sz w:val="24"/>
                <w:szCs w:val="24"/>
              </w:rPr>
            </w:pPr>
          </w:p>
          <w:p w:rsidRPr="000B6B89" w:rsidR="002E35C5" w:rsidP="002E35C5" w:rsidRDefault="002E35C5">
            <w:pPr>
              <w:spacing w:after="0" w:line="240" w:lineRule="auto"/>
              <w:contextualSpacing/>
              <w:jc w:val="both"/>
              <w:rPr>
                <w:rFonts w:ascii="Arial" w:hAnsi="Arial" w:cs="Arial"/>
                <w:sz w:val="24"/>
                <w:szCs w:val="24"/>
              </w:rPr>
            </w:pPr>
          </w:p>
          <w:p w:rsidRPr="000B6B89" w:rsidR="002E35C5" w:rsidP="002E35C5" w:rsidRDefault="002E35C5">
            <w:pPr>
              <w:spacing w:after="0" w:line="240" w:lineRule="auto"/>
              <w:contextualSpacing/>
              <w:jc w:val="both"/>
              <w:rPr>
                <w:rFonts w:ascii="Arial" w:hAnsi="Arial" w:cs="Arial"/>
                <w:sz w:val="24"/>
                <w:szCs w:val="24"/>
              </w:rPr>
            </w:pPr>
          </w:p>
          <w:p w:rsidRPr="000B6B89" w:rsidR="002E35C5" w:rsidP="002E35C5" w:rsidRDefault="002E35C5">
            <w:pPr>
              <w:numPr>
                <w:ilvl w:val="0"/>
                <w:numId w:val="8"/>
              </w:numPr>
              <w:spacing w:after="0" w:line="240" w:lineRule="auto"/>
              <w:contextualSpacing/>
              <w:jc w:val="both"/>
              <w:rPr>
                <w:rFonts w:ascii="Arial" w:hAnsi="Arial" w:cs="Arial"/>
                <w:sz w:val="24"/>
                <w:szCs w:val="24"/>
              </w:rPr>
            </w:pPr>
            <w:r w:rsidRPr="000B6B89">
              <w:rPr>
                <w:rFonts w:ascii="Arial" w:hAnsi="Arial" w:cs="Arial"/>
                <w:sz w:val="24"/>
                <w:szCs w:val="24"/>
              </w:rPr>
              <w:t>za Republiku Hrvatsku, Valentina Lesjak</w:t>
            </w:r>
          </w:p>
          <w:p w:rsidRPr="000B6B89" w:rsidR="002E35C5" w:rsidP="002E35C5" w:rsidRDefault="002E35C5">
            <w:pPr>
              <w:spacing w:after="0" w:line="240" w:lineRule="auto"/>
              <w:ind w:left="720"/>
              <w:contextualSpacing/>
              <w:jc w:val="both"/>
              <w:rPr>
                <w:rFonts w:ascii="Arial" w:hAnsi="Arial" w:cs="Arial"/>
                <w:sz w:val="24"/>
                <w:szCs w:val="24"/>
              </w:rPr>
            </w:pPr>
          </w:p>
          <w:p w:rsidRPr="000B6B89" w:rsidR="002E35C5" w:rsidP="002E35C5" w:rsidRDefault="002E35C5">
            <w:pPr>
              <w:spacing w:after="0" w:line="240" w:lineRule="auto"/>
              <w:ind w:left="720"/>
              <w:contextualSpacing/>
              <w:jc w:val="both"/>
              <w:rPr>
                <w:rFonts w:ascii="Arial" w:hAnsi="Arial" w:cs="Arial"/>
                <w:sz w:val="24"/>
                <w:szCs w:val="24"/>
              </w:rPr>
            </w:pPr>
          </w:p>
          <w:p w:rsidRPr="000B6B89" w:rsidR="002E35C5" w:rsidP="002E35C5" w:rsidRDefault="002E35C5">
            <w:pPr>
              <w:spacing w:after="0" w:line="240" w:lineRule="auto"/>
              <w:ind w:left="720"/>
              <w:contextualSpacing/>
              <w:jc w:val="both"/>
              <w:rPr>
                <w:rFonts w:ascii="Arial" w:hAnsi="Arial" w:cs="Arial"/>
                <w:sz w:val="24"/>
                <w:szCs w:val="24"/>
              </w:rPr>
            </w:pPr>
          </w:p>
          <w:p w:rsidRPr="00C4114B" w:rsidR="006D2A83" w:rsidP="00C4114B" w:rsidRDefault="00C4114B">
            <w:pPr>
              <w:numPr>
                <w:ilvl w:val="0"/>
                <w:numId w:val="8"/>
              </w:numPr>
              <w:spacing w:after="0" w:line="240" w:lineRule="auto"/>
              <w:contextualSpacing/>
              <w:jc w:val="both"/>
              <w:rPr>
                <w:rFonts w:ascii="Arial" w:hAnsi="Arial" w:eastAsia="Times New Roman" w:cs="Arial"/>
                <w:sz w:val="24"/>
                <w:szCs w:val="24"/>
                <w:lang w:eastAsia="hr-HR"/>
              </w:rPr>
            </w:pPr>
            <w:r w:rsidRPr="00C4114B">
              <w:rPr>
                <w:rFonts w:ascii="Arial" w:hAnsi="Arial" w:cs="Arial"/>
                <w:sz w:val="24"/>
                <w:szCs w:val="24"/>
              </w:rPr>
              <w:t xml:space="preserve">za vjerovnike Radin-grafika d.o.o. i </w:t>
            </w:r>
            <w:r w:rsidRPr="00C4114B" w:rsidR="002E35C5">
              <w:rPr>
                <w:rFonts w:ascii="Arial" w:hAnsi="Arial" w:cs="Arial"/>
                <w:sz w:val="24"/>
                <w:szCs w:val="24"/>
              </w:rPr>
              <w:t>Velpapir d.o.o.</w:t>
            </w:r>
            <w:r w:rsidRPr="00C4114B">
              <w:rPr>
                <w:rFonts w:ascii="Arial" w:hAnsi="Arial" w:cs="Arial"/>
                <w:sz w:val="24"/>
                <w:szCs w:val="24"/>
              </w:rPr>
              <w:t>,</w:t>
            </w:r>
            <w:r w:rsidRPr="00C4114B" w:rsidR="002E35C5">
              <w:rPr>
                <w:rFonts w:ascii="Arial" w:hAnsi="Arial" w:cs="Arial"/>
                <w:sz w:val="24"/>
                <w:szCs w:val="24"/>
              </w:rPr>
              <w:t xml:space="preserve"> </w:t>
            </w:r>
            <w:r>
              <w:rPr>
                <w:rFonts w:ascii="Arial" w:hAnsi="Arial" w:eastAsia="Times New Roman" w:cs="Arial"/>
                <w:sz w:val="24"/>
                <w:szCs w:val="24"/>
                <w:lang w:eastAsia="hr-HR"/>
              </w:rPr>
              <w:t xml:space="preserve">punomoćnica </w:t>
            </w:r>
            <w:r w:rsidRPr="00C4114B" w:rsidR="002E35C5">
              <w:rPr>
                <w:rFonts w:ascii="Arial" w:hAnsi="Arial" w:cs="Arial"/>
                <w:sz w:val="24"/>
                <w:szCs w:val="24"/>
              </w:rPr>
              <w:t>Bojana Tadić</w:t>
            </w:r>
          </w:p>
          <w:p w:rsidRPr="000B6B89" w:rsidR="002E35C5" w:rsidP="002E35C5" w:rsidRDefault="002E35C5">
            <w:pPr>
              <w:spacing w:after="0" w:line="240" w:lineRule="auto"/>
              <w:ind w:left="720"/>
              <w:contextualSpacing/>
              <w:jc w:val="both"/>
              <w:rPr>
                <w:rFonts w:ascii="Arial" w:hAnsi="Arial" w:eastAsia="Times New Roman" w:cs="Arial"/>
                <w:sz w:val="24"/>
                <w:szCs w:val="24"/>
                <w:lang w:eastAsia="hr-HR"/>
              </w:rPr>
            </w:pPr>
          </w:p>
          <w:p w:rsidRPr="000B6B89" w:rsidR="002E35C5" w:rsidP="002E35C5" w:rsidRDefault="002E35C5">
            <w:pPr>
              <w:spacing w:after="0" w:line="240" w:lineRule="auto"/>
              <w:contextualSpacing/>
              <w:jc w:val="both"/>
              <w:rPr>
                <w:rFonts w:ascii="Arial" w:hAnsi="Arial" w:eastAsia="Times New Roman" w:cs="Arial"/>
                <w:sz w:val="24"/>
                <w:szCs w:val="24"/>
                <w:lang w:eastAsia="hr-HR"/>
              </w:rPr>
            </w:pPr>
          </w:p>
          <w:p w:rsidRPr="000B6B89" w:rsidR="006D2A83" w:rsidP="00AC1AF6" w:rsidRDefault="006D2A83">
            <w:pPr>
              <w:spacing w:after="0" w:line="240" w:lineRule="auto"/>
              <w:rPr>
                <w:rFonts w:ascii="Arial" w:hAnsi="Arial" w:eastAsia="Times New Roman" w:cs="Arial"/>
                <w:sz w:val="24"/>
                <w:szCs w:val="24"/>
                <w:lang w:eastAsia="hr-HR"/>
              </w:rPr>
            </w:pPr>
          </w:p>
          <w:p w:rsidRPr="000B6B89" w:rsidR="006D2A83" w:rsidP="00AC1AF6" w:rsidRDefault="006D2A83">
            <w:pPr>
              <w:spacing w:after="0" w:line="240" w:lineRule="auto"/>
              <w:rPr>
                <w:rFonts w:ascii="Arial" w:hAnsi="Arial" w:eastAsia="Times New Roman" w:cs="Arial"/>
                <w:sz w:val="24"/>
                <w:szCs w:val="24"/>
                <w:lang w:eastAsia="hr-HR"/>
              </w:rPr>
            </w:pPr>
          </w:p>
        </w:tc>
      </w:tr>
    </w:tbl>
    <w:p w:rsidRPr="000B6B89" w:rsidR="006D2A83" w:rsidP="006D2A83" w:rsidRDefault="006D2A83">
      <w:pPr>
        <w:spacing w:after="0" w:line="240" w:lineRule="auto"/>
        <w:ind w:left="2832" w:firstLine="708"/>
        <w:rPr>
          <w:rFonts w:ascii="Arial" w:hAnsi="Arial" w:cs="Arial"/>
          <w:sz w:val="24"/>
          <w:szCs w:val="24"/>
        </w:rPr>
      </w:pPr>
      <w:r w:rsidRPr="000B6B89">
        <w:rPr>
          <w:rFonts w:ascii="Arial" w:hAnsi="Arial" w:cs="Arial"/>
          <w:sz w:val="24"/>
          <w:szCs w:val="24"/>
        </w:rPr>
        <w:t xml:space="preserve">    </w:t>
      </w:r>
    </w:p>
    <w:sectPr w:rsidRPr="000B6B89" w:rsidR="006D2A83" w:rsidSect="008659E3">
      <w:headerReference w:type="default" r:id="rId9"/>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917E7" w:rsidP="00501147" w:rsidRDefault="00F917E7">
      <w:pPr>
        <w:spacing w:after="0" w:line="240" w:lineRule="auto"/>
      </w:pPr>
      <w:r>
        <w:separator/>
      </w:r>
    </w:p>
  </w:endnote>
  <w:endnote w:type="continuationSeparator" w:id="0">
    <w:p w:rsidR="00F917E7" w:rsidP="00501147" w:rsidRDefault="00F917E7">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917E7" w:rsidP="00501147" w:rsidRDefault="00F917E7">
      <w:pPr>
        <w:spacing w:after="0" w:line="240" w:lineRule="auto"/>
      </w:pPr>
      <w:r>
        <w:separator/>
      </w:r>
    </w:p>
  </w:footnote>
  <w:footnote w:type="continuationSeparator" w:id="0">
    <w:p w:rsidR="00F917E7" w:rsidP="00501147" w:rsidRDefault="00F917E7">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BE0CF2" w:rsidR="00340399" w:rsidP="00340399" w:rsidRDefault="00340399">
    <w:pPr>
      <w:pStyle w:val="Zaglavlje"/>
      <w:spacing w:after="0" w:line="240" w:lineRule="auto"/>
      <w:jc w:val="right"/>
      <w:rPr>
        <w:rFonts w:ascii="Arial" w:hAnsi="Arial" w:cs="Arial"/>
        <w:sz w:val="24"/>
        <w:szCs w:val="24"/>
      </w:rPr>
    </w:pPr>
    <w:r w:rsidRPr="00BE0CF2">
      <w:rPr>
        <w:rFonts w:ascii="Arial" w:hAnsi="Arial" w:cs="Arial"/>
        <w:sz w:val="24"/>
        <w:szCs w:val="24"/>
      </w:rPr>
      <w:fldChar w:fldCharType="begin"/>
    </w:r>
    <w:r w:rsidRPr="00BE0CF2">
      <w:rPr>
        <w:rFonts w:ascii="Arial" w:hAnsi="Arial" w:cs="Arial"/>
        <w:sz w:val="24"/>
        <w:szCs w:val="24"/>
      </w:rPr>
      <w:instrText xml:space="preserve"> STYLEREF  VS_Verzija  \* MERGEFORMAT </w:instrText>
    </w:r>
    <w:r w:rsidRPr="00BE0CF2">
      <w:rPr>
        <w:rFonts w:ascii="Arial" w:hAnsi="Arial" w:cs="Arial"/>
        <w:sz w:val="24"/>
        <w:szCs w:val="24"/>
      </w:rPr>
      <w:fldChar w:fldCharType="separate"/>
    </w:r>
    <w:r w:rsidR="00744EA7">
      <w:rPr>
        <w:rFonts w:ascii="Arial" w:hAnsi="Arial" w:cs="Arial"/>
        <w:noProof/>
        <w:sz w:val="24"/>
        <w:szCs w:val="24"/>
      </w:rPr>
      <w:t>Poslovni broj: 10 St-466/2018-208</w:t>
    </w:r>
    <w:r w:rsidRPr="00BE0CF2">
      <w:rPr>
        <w:rFonts w:ascii="Arial" w:hAnsi="Arial" w:cs="Arial"/>
        <w:sz w:val="24"/>
        <w:szCs w:val="24"/>
      </w:rPr>
      <w:fldChar w:fldCharType="end"/>
    </w:r>
  </w:p>
  <w:p w:rsidRPr="00BE0CF2" w:rsidR="00A31587" w:rsidP="00A31587" w:rsidRDefault="00A31587">
    <w:pPr>
      <w:pStyle w:val="Zaglavlje"/>
      <w:spacing w:after="0" w:line="240" w:lineRule="auto"/>
      <w:jc w:val="center"/>
      <w:rPr>
        <w:rFonts w:ascii="Arial" w:hAnsi="Arial" w:cs="Arial"/>
        <w:sz w:val="24"/>
        <w:szCs w:val="24"/>
      </w:rPr>
    </w:pPr>
    <w:r w:rsidRPr="00BE0CF2">
      <w:rPr>
        <w:rFonts w:ascii="Arial" w:hAnsi="Arial" w:cs="Arial"/>
        <w:sz w:val="24"/>
        <w:szCs w:val="24"/>
      </w:rPr>
      <w:fldChar w:fldCharType="begin"/>
    </w:r>
    <w:r w:rsidRPr="00BE0CF2">
      <w:rPr>
        <w:rFonts w:ascii="Arial" w:hAnsi="Arial" w:cs="Arial"/>
        <w:sz w:val="24"/>
        <w:szCs w:val="24"/>
      </w:rPr>
      <w:instrText>PAGE   \* MERGEFORMAT</w:instrText>
    </w:r>
    <w:r w:rsidRPr="00BE0CF2">
      <w:rPr>
        <w:rFonts w:ascii="Arial" w:hAnsi="Arial" w:cs="Arial"/>
        <w:sz w:val="24"/>
        <w:szCs w:val="24"/>
      </w:rPr>
      <w:fldChar w:fldCharType="separate"/>
    </w:r>
    <w:r w:rsidR="00744EA7">
      <w:rPr>
        <w:rFonts w:ascii="Arial" w:hAnsi="Arial" w:cs="Arial"/>
        <w:noProof/>
        <w:sz w:val="24"/>
        <w:szCs w:val="24"/>
      </w:rPr>
      <w:t>3</w:t>
    </w:r>
    <w:r w:rsidRPr="00BE0CF2">
      <w:rPr>
        <w:rFonts w:ascii="Arial" w:hAnsi="Arial" w:cs="Arial"/>
        <w:sz w:val="24"/>
        <w:szCs w:val="24"/>
      </w:rPr>
      <w:fldChar w:fldCharType="end"/>
    </w:r>
  </w:p>
  <w:p w:rsidRPr="00BE0CF2" w:rsidR="00A31587" w:rsidP="00A31587" w:rsidRDefault="00A31587">
    <w:pPr>
      <w:pStyle w:val="Zaglavlje"/>
      <w:tabs>
        <w:tab w:val="clear" w:pos="4536"/>
        <w:tab w:val="clear" w:pos="9072"/>
        <w:tab w:val="left" w:pos="3065"/>
      </w:tabs>
      <w:spacing w:after="0" w:line="240" w:lineRule="auto"/>
      <w:rPr>
        <w:rFonts w:ascii="Arial" w:hAnsi="Arial" w:cs="Arial"/>
        <w:sz w:val="24"/>
        <w:szCs w:val="24"/>
      </w:rPr>
    </w:pPr>
  </w:p>
  <w:p w:rsidRPr="00A31587"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4D2B6C"/>
    <w:multiLevelType w:val="hybridMultilevel"/>
    <w:tmpl w:val="D95AD1B6"/>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
    <w:nsid w:val="1B3F6506"/>
    <w:multiLevelType w:val="hybridMultilevel"/>
    <w:tmpl w:val="DA489D92"/>
    <w:lvl w:ilvl="0" w:tplc="AAE6DD64">
      <w:start w:val="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24C12823"/>
    <w:multiLevelType w:val="hybridMultilevel"/>
    <w:tmpl w:val="211A505A"/>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2D8D2DA0"/>
    <w:multiLevelType w:val="hybridMultilevel"/>
    <w:tmpl w:val="A798F3DA"/>
    <w:lvl w:ilvl="0" w:tplc="BF860C6A">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4">
    <w:nsid w:val="2DD45CA3"/>
    <w:multiLevelType w:val="hybridMultilevel"/>
    <w:tmpl w:val="3536C5AC"/>
    <w:lvl w:ilvl="0" w:tplc="0C7C4AF6">
      <w:start w:val="1"/>
      <w:numFmt w:val="decimal"/>
      <w:lvlText w:val="%1."/>
      <w:lvlJc w:val="left"/>
      <w:pPr>
        <w:tabs>
          <w:tab w:val="num" w:pos="1080"/>
        </w:tabs>
        <w:ind w:left="1080" w:hanging="360"/>
      </w:pPr>
    </w:lvl>
    <w:lvl w:ilvl="1" w:tplc="041A0019">
      <w:start w:val="1"/>
      <w:numFmt w:val="lowerLetter"/>
      <w:lvlText w:val="%2."/>
      <w:lvlJc w:val="left"/>
      <w:pPr>
        <w:tabs>
          <w:tab w:val="num" w:pos="1800"/>
        </w:tabs>
        <w:ind w:left="1800" w:hanging="360"/>
      </w:pPr>
    </w:lvl>
    <w:lvl w:ilvl="2" w:tplc="041A001B">
      <w:start w:val="1"/>
      <w:numFmt w:val="lowerRoman"/>
      <w:lvlText w:val="%3."/>
      <w:lvlJc w:val="right"/>
      <w:pPr>
        <w:tabs>
          <w:tab w:val="num" w:pos="2520"/>
        </w:tabs>
        <w:ind w:left="2520" w:hanging="180"/>
      </w:pPr>
    </w:lvl>
    <w:lvl w:ilvl="3" w:tplc="041A000F">
      <w:start w:val="1"/>
      <w:numFmt w:val="decimal"/>
      <w:lvlText w:val="%4."/>
      <w:lvlJc w:val="left"/>
      <w:pPr>
        <w:tabs>
          <w:tab w:val="num" w:pos="3240"/>
        </w:tabs>
        <w:ind w:left="3240" w:hanging="360"/>
      </w:pPr>
    </w:lvl>
    <w:lvl w:ilvl="4" w:tplc="041A0019">
      <w:start w:val="1"/>
      <w:numFmt w:val="lowerLetter"/>
      <w:lvlText w:val="%5."/>
      <w:lvlJc w:val="left"/>
      <w:pPr>
        <w:tabs>
          <w:tab w:val="num" w:pos="3960"/>
        </w:tabs>
        <w:ind w:left="3960" w:hanging="360"/>
      </w:pPr>
    </w:lvl>
    <w:lvl w:ilvl="5" w:tplc="041A001B">
      <w:start w:val="1"/>
      <w:numFmt w:val="lowerRoman"/>
      <w:lvlText w:val="%6."/>
      <w:lvlJc w:val="right"/>
      <w:pPr>
        <w:tabs>
          <w:tab w:val="num" w:pos="4680"/>
        </w:tabs>
        <w:ind w:left="4680" w:hanging="180"/>
      </w:pPr>
    </w:lvl>
    <w:lvl w:ilvl="6" w:tplc="041A000F">
      <w:start w:val="1"/>
      <w:numFmt w:val="decimal"/>
      <w:lvlText w:val="%7."/>
      <w:lvlJc w:val="left"/>
      <w:pPr>
        <w:tabs>
          <w:tab w:val="num" w:pos="5400"/>
        </w:tabs>
        <w:ind w:left="5400" w:hanging="360"/>
      </w:pPr>
    </w:lvl>
    <w:lvl w:ilvl="7" w:tplc="041A0019">
      <w:start w:val="1"/>
      <w:numFmt w:val="lowerLetter"/>
      <w:lvlText w:val="%8."/>
      <w:lvlJc w:val="left"/>
      <w:pPr>
        <w:tabs>
          <w:tab w:val="num" w:pos="6120"/>
        </w:tabs>
        <w:ind w:left="6120" w:hanging="360"/>
      </w:pPr>
    </w:lvl>
    <w:lvl w:ilvl="8" w:tplc="041A001B">
      <w:start w:val="1"/>
      <w:numFmt w:val="lowerRoman"/>
      <w:lvlText w:val="%9."/>
      <w:lvlJc w:val="right"/>
      <w:pPr>
        <w:tabs>
          <w:tab w:val="num" w:pos="6840"/>
        </w:tabs>
        <w:ind w:left="6840" w:hanging="180"/>
      </w:pPr>
    </w:lvl>
  </w:abstractNum>
  <w:abstractNum w:abstractNumId="5">
    <w:nsid w:val="46710DD5"/>
    <w:multiLevelType w:val="hybridMultilevel"/>
    <w:tmpl w:val="9BAA389E"/>
    <w:lvl w:ilvl="0" w:tplc="BF860C6A">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6">
    <w:nsid w:val="579543B8"/>
    <w:multiLevelType w:val="hybridMultilevel"/>
    <w:tmpl w:val="8814EB7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5F49400C"/>
    <w:multiLevelType w:val="hybridMultilevel"/>
    <w:tmpl w:val="A2589876"/>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642A59BB"/>
    <w:multiLevelType w:val="hybridMultilevel"/>
    <w:tmpl w:val="707A903A"/>
    <w:lvl w:ilvl="0" w:tplc="AB741AD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717D21B2"/>
    <w:multiLevelType w:val="hybridMultilevel"/>
    <w:tmpl w:val="6A3E4DE2"/>
    <w:lvl w:ilvl="0" w:tplc="BF860C6A">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0">
    <w:nsid w:val="7AB82573"/>
    <w:multiLevelType w:val="hybridMultilevel"/>
    <w:tmpl w:val="5E6A5B48"/>
    <w:lvl w:ilvl="0" w:tplc="D03C3352">
      <w:start w:val="1"/>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num w:numId="1">
    <w:abstractNumId w:val="6"/>
  </w:num>
  <w:num w:numId="2">
    <w:abstractNumId w:val="3"/>
  </w:num>
  <w:num w:numId="3">
    <w:abstractNumId w:val="10"/>
  </w:num>
  <w:num w:numId="4">
    <w:abstractNumId w:val="4"/>
  </w:num>
  <w:num w:numId="5">
    <w:abstractNumId w:val="7"/>
  </w:num>
  <w:num w:numId="6">
    <w:abstractNumId w:val="8"/>
  </w:num>
  <w:num w:numId="7">
    <w:abstractNumId w:val="1"/>
  </w:num>
  <w:num w:numId="8">
    <w:abstractNumId w:val="5"/>
  </w:num>
  <w:num w:numId="9">
    <w:abstractNumId w:val="9"/>
  </w:num>
  <w:num w:numId="10">
    <w:abstractNumId w:val="2"/>
  </w:num>
  <w:num w:numId="11">
    <w:abstractNumId w:val="0"/>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212"/>
    <w:rsid w:val="00004B27"/>
    <w:rsid w:val="000059BD"/>
    <w:rsid w:val="00010284"/>
    <w:rsid w:val="00011DB2"/>
    <w:rsid w:val="00015867"/>
    <w:rsid w:val="0004207D"/>
    <w:rsid w:val="000658BC"/>
    <w:rsid w:val="00082860"/>
    <w:rsid w:val="0008663B"/>
    <w:rsid w:val="00086802"/>
    <w:rsid w:val="00087C43"/>
    <w:rsid w:val="000926CB"/>
    <w:rsid w:val="000B4F42"/>
    <w:rsid w:val="000B6B89"/>
    <w:rsid w:val="000B6F54"/>
    <w:rsid w:val="000C07B1"/>
    <w:rsid w:val="000E2FCD"/>
    <w:rsid w:val="000F2496"/>
    <w:rsid w:val="001163F2"/>
    <w:rsid w:val="00125FD9"/>
    <w:rsid w:val="00126B4E"/>
    <w:rsid w:val="0013044A"/>
    <w:rsid w:val="00130991"/>
    <w:rsid w:val="00133660"/>
    <w:rsid w:val="00135313"/>
    <w:rsid w:val="00147698"/>
    <w:rsid w:val="00153C86"/>
    <w:rsid w:val="00156975"/>
    <w:rsid w:val="00164105"/>
    <w:rsid w:val="00187F36"/>
    <w:rsid w:val="00194888"/>
    <w:rsid w:val="001A45AD"/>
    <w:rsid w:val="001A52CC"/>
    <w:rsid w:val="001B70EC"/>
    <w:rsid w:val="001D0567"/>
    <w:rsid w:val="001D5D3B"/>
    <w:rsid w:val="001E3908"/>
    <w:rsid w:val="001F6DF0"/>
    <w:rsid w:val="002144FF"/>
    <w:rsid w:val="00224C6D"/>
    <w:rsid w:val="002361B6"/>
    <w:rsid w:val="00237FCE"/>
    <w:rsid w:val="00255CE4"/>
    <w:rsid w:val="00283F64"/>
    <w:rsid w:val="002971D6"/>
    <w:rsid w:val="002A19D8"/>
    <w:rsid w:val="002A39F5"/>
    <w:rsid w:val="002A735D"/>
    <w:rsid w:val="002C5E82"/>
    <w:rsid w:val="002C6E90"/>
    <w:rsid w:val="002D2FC4"/>
    <w:rsid w:val="002E35C5"/>
    <w:rsid w:val="002E3DDB"/>
    <w:rsid w:val="002E5C7C"/>
    <w:rsid w:val="002E6979"/>
    <w:rsid w:val="002F61DE"/>
    <w:rsid w:val="00340399"/>
    <w:rsid w:val="00341823"/>
    <w:rsid w:val="00342CFC"/>
    <w:rsid w:val="00343E8B"/>
    <w:rsid w:val="00345212"/>
    <w:rsid w:val="00345CB4"/>
    <w:rsid w:val="0035242D"/>
    <w:rsid w:val="00367E59"/>
    <w:rsid w:val="0037711F"/>
    <w:rsid w:val="00385BF0"/>
    <w:rsid w:val="00394A8C"/>
    <w:rsid w:val="0039788E"/>
    <w:rsid w:val="00397DDA"/>
    <w:rsid w:val="003A0CE3"/>
    <w:rsid w:val="003A4477"/>
    <w:rsid w:val="003A6092"/>
    <w:rsid w:val="003A6644"/>
    <w:rsid w:val="003C1E09"/>
    <w:rsid w:val="003D39E7"/>
    <w:rsid w:val="003F60DB"/>
    <w:rsid w:val="0040577C"/>
    <w:rsid w:val="00436D58"/>
    <w:rsid w:val="00441B9E"/>
    <w:rsid w:val="00450291"/>
    <w:rsid w:val="004747D9"/>
    <w:rsid w:val="00474FC2"/>
    <w:rsid w:val="004835E7"/>
    <w:rsid w:val="00484C38"/>
    <w:rsid w:val="00490771"/>
    <w:rsid w:val="00494A82"/>
    <w:rsid w:val="0049593F"/>
    <w:rsid w:val="0049749B"/>
    <w:rsid w:val="00497D31"/>
    <w:rsid w:val="004A0BD1"/>
    <w:rsid w:val="004B707F"/>
    <w:rsid w:val="004E00FA"/>
    <w:rsid w:val="004E1C60"/>
    <w:rsid w:val="00500EE0"/>
    <w:rsid w:val="00501147"/>
    <w:rsid w:val="005129B8"/>
    <w:rsid w:val="0051586D"/>
    <w:rsid w:val="00521DEA"/>
    <w:rsid w:val="005342C4"/>
    <w:rsid w:val="0055446B"/>
    <w:rsid w:val="00563167"/>
    <w:rsid w:val="00567BB8"/>
    <w:rsid w:val="00572593"/>
    <w:rsid w:val="00597D2F"/>
    <w:rsid w:val="005A02BC"/>
    <w:rsid w:val="005A4554"/>
    <w:rsid w:val="005B36E9"/>
    <w:rsid w:val="005B5680"/>
    <w:rsid w:val="005C01B0"/>
    <w:rsid w:val="005E1D89"/>
    <w:rsid w:val="005F3F8F"/>
    <w:rsid w:val="005F5DCE"/>
    <w:rsid w:val="005F633B"/>
    <w:rsid w:val="005F72DB"/>
    <w:rsid w:val="005F78F5"/>
    <w:rsid w:val="00606800"/>
    <w:rsid w:val="00623525"/>
    <w:rsid w:val="00640FB4"/>
    <w:rsid w:val="00644C74"/>
    <w:rsid w:val="00651E9C"/>
    <w:rsid w:val="00665E6A"/>
    <w:rsid w:val="00684C28"/>
    <w:rsid w:val="00685195"/>
    <w:rsid w:val="00686D25"/>
    <w:rsid w:val="0069332A"/>
    <w:rsid w:val="00693926"/>
    <w:rsid w:val="006A3156"/>
    <w:rsid w:val="006B4636"/>
    <w:rsid w:val="006D2A83"/>
    <w:rsid w:val="006D5479"/>
    <w:rsid w:val="00701D1D"/>
    <w:rsid w:val="00702B49"/>
    <w:rsid w:val="00707983"/>
    <w:rsid w:val="00721A26"/>
    <w:rsid w:val="007231CA"/>
    <w:rsid w:val="00732BCA"/>
    <w:rsid w:val="00737F05"/>
    <w:rsid w:val="00741600"/>
    <w:rsid w:val="007439FF"/>
    <w:rsid w:val="00744EA7"/>
    <w:rsid w:val="00746FF4"/>
    <w:rsid w:val="00757A30"/>
    <w:rsid w:val="00760B76"/>
    <w:rsid w:val="0077399E"/>
    <w:rsid w:val="007802E2"/>
    <w:rsid w:val="00784DE9"/>
    <w:rsid w:val="0078776D"/>
    <w:rsid w:val="00797FF7"/>
    <w:rsid w:val="007A395E"/>
    <w:rsid w:val="007A409A"/>
    <w:rsid w:val="007C513C"/>
    <w:rsid w:val="007D0553"/>
    <w:rsid w:val="007D34FC"/>
    <w:rsid w:val="007E6C2C"/>
    <w:rsid w:val="00801313"/>
    <w:rsid w:val="00802685"/>
    <w:rsid w:val="00804961"/>
    <w:rsid w:val="00810A93"/>
    <w:rsid w:val="00830DB3"/>
    <w:rsid w:val="008659E3"/>
    <w:rsid w:val="00865BDE"/>
    <w:rsid w:val="00877B67"/>
    <w:rsid w:val="008A1D4F"/>
    <w:rsid w:val="008A6557"/>
    <w:rsid w:val="008A6EA8"/>
    <w:rsid w:val="008B09F5"/>
    <w:rsid w:val="008B36F7"/>
    <w:rsid w:val="008C4EFB"/>
    <w:rsid w:val="008D05FD"/>
    <w:rsid w:val="008D085C"/>
    <w:rsid w:val="008D4DB8"/>
    <w:rsid w:val="008D5EA3"/>
    <w:rsid w:val="008E26E1"/>
    <w:rsid w:val="008E77EB"/>
    <w:rsid w:val="008F5840"/>
    <w:rsid w:val="0090150F"/>
    <w:rsid w:val="00901C91"/>
    <w:rsid w:val="00917C3F"/>
    <w:rsid w:val="00917E37"/>
    <w:rsid w:val="0092437B"/>
    <w:rsid w:val="00926157"/>
    <w:rsid w:val="0094374E"/>
    <w:rsid w:val="00953F20"/>
    <w:rsid w:val="00957093"/>
    <w:rsid w:val="009610AF"/>
    <w:rsid w:val="0096157B"/>
    <w:rsid w:val="0096563D"/>
    <w:rsid w:val="009752CD"/>
    <w:rsid w:val="00975368"/>
    <w:rsid w:val="00982480"/>
    <w:rsid w:val="00984D29"/>
    <w:rsid w:val="00987D82"/>
    <w:rsid w:val="0099333D"/>
    <w:rsid w:val="009B1D72"/>
    <w:rsid w:val="009E2BBE"/>
    <w:rsid w:val="009E76A1"/>
    <w:rsid w:val="009F53BD"/>
    <w:rsid w:val="00A02D48"/>
    <w:rsid w:val="00A31425"/>
    <w:rsid w:val="00A31587"/>
    <w:rsid w:val="00A3382D"/>
    <w:rsid w:val="00A45438"/>
    <w:rsid w:val="00A46425"/>
    <w:rsid w:val="00A473C5"/>
    <w:rsid w:val="00A52BE7"/>
    <w:rsid w:val="00A52DF2"/>
    <w:rsid w:val="00A65E60"/>
    <w:rsid w:val="00A66375"/>
    <w:rsid w:val="00A729A1"/>
    <w:rsid w:val="00AA1295"/>
    <w:rsid w:val="00AA3F98"/>
    <w:rsid w:val="00AF28D9"/>
    <w:rsid w:val="00AF41D2"/>
    <w:rsid w:val="00B00B9A"/>
    <w:rsid w:val="00B03670"/>
    <w:rsid w:val="00B362E0"/>
    <w:rsid w:val="00B37EC4"/>
    <w:rsid w:val="00B43087"/>
    <w:rsid w:val="00B43741"/>
    <w:rsid w:val="00B60EDF"/>
    <w:rsid w:val="00B71ED2"/>
    <w:rsid w:val="00B73CC3"/>
    <w:rsid w:val="00B74553"/>
    <w:rsid w:val="00B872DE"/>
    <w:rsid w:val="00B92B86"/>
    <w:rsid w:val="00BA25C5"/>
    <w:rsid w:val="00BA36FB"/>
    <w:rsid w:val="00BB00A8"/>
    <w:rsid w:val="00BC5568"/>
    <w:rsid w:val="00BD7A74"/>
    <w:rsid w:val="00BE0CF2"/>
    <w:rsid w:val="00BE6A12"/>
    <w:rsid w:val="00BF0FD8"/>
    <w:rsid w:val="00C1030E"/>
    <w:rsid w:val="00C26BF7"/>
    <w:rsid w:val="00C4114B"/>
    <w:rsid w:val="00C42260"/>
    <w:rsid w:val="00C449A3"/>
    <w:rsid w:val="00C451AA"/>
    <w:rsid w:val="00C4667D"/>
    <w:rsid w:val="00C470B6"/>
    <w:rsid w:val="00C50709"/>
    <w:rsid w:val="00C62BE4"/>
    <w:rsid w:val="00C64533"/>
    <w:rsid w:val="00C70CA5"/>
    <w:rsid w:val="00CA4AEF"/>
    <w:rsid w:val="00CA69A1"/>
    <w:rsid w:val="00CB0DAC"/>
    <w:rsid w:val="00CC53C2"/>
    <w:rsid w:val="00CD279C"/>
    <w:rsid w:val="00CE3864"/>
    <w:rsid w:val="00D228AD"/>
    <w:rsid w:val="00D23DB9"/>
    <w:rsid w:val="00D25738"/>
    <w:rsid w:val="00D32AC9"/>
    <w:rsid w:val="00D400B5"/>
    <w:rsid w:val="00D40837"/>
    <w:rsid w:val="00D43FE4"/>
    <w:rsid w:val="00D44DAE"/>
    <w:rsid w:val="00D50D29"/>
    <w:rsid w:val="00D731A5"/>
    <w:rsid w:val="00D7689F"/>
    <w:rsid w:val="00D803DB"/>
    <w:rsid w:val="00D85F29"/>
    <w:rsid w:val="00D93628"/>
    <w:rsid w:val="00D97F3B"/>
    <w:rsid w:val="00DB5D1B"/>
    <w:rsid w:val="00DC66A8"/>
    <w:rsid w:val="00DC70E5"/>
    <w:rsid w:val="00DD3653"/>
    <w:rsid w:val="00DD7F25"/>
    <w:rsid w:val="00DE09DD"/>
    <w:rsid w:val="00DE1E36"/>
    <w:rsid w:val="00DE53DC"/>
    <w:rsid w:val="00DE5ABC"/>
    <w:rsid w:val="00DF200C"/>
    <w:rsid w:val="00E2482F"/>
    <w:rsid w:val="00E349A5"/>
    <w:rsid w:val="00E43FBA"/>
    <w:rsid w:val="00E504DE"/>
    <w:rsid w:val="00E748D5"/>
    <w:rsid w:val="00E7673F"/>
    <w:rsid w:val="00EB0D3A"/>
    <w:rsid w:val="00EB36BA"/>
    <w:rsid w:val="00EC15A5"/>
    <w:rsid w:val="00EC2527"/>
    <w:rsid w:val="00EC277F"/>
    <w:rsid w:val="00ED5412"/>
    <w:rsid w:val="00EE11C4"/>
    <w:rsid w:val="00F10AE8"/>
    <w:rsid w:val="00F12359"/>
    <w:rsid w:val="00F1768E"/>
    <w:rsid w:val="00F24973"/>
    <w:rsid w:val="00F45DC7"/>
    <w:rsid w:val="00F46F57"/>
    <w:rsid w:val="00F47C70"/>
    <w:rsid w:val="00F549D5"/>
    <w:rsid w:val="00F57E84"/>
    <w:rsid w:val="00F65D4C"/>
    <w:rsid w:val="00F85E94"/>
    <w:rsid w:val="00F8733B"/>
    <w:rsid w:val="00F917E7"/>
    <w:rsid w:val="00F93CF2"/>
    <w:rsid w:val="00FA242C"/>
    <w:rsid w:val="00FD62BA"/>
    <w:rsid w:val="00FE0FF5"/>
    <w:rsid w:val="00FE397D"/>
    <w:rsid w:val="00FE4624"/>
    <w:rsid w:val="00FE73B2"/>
    <w:rsid w:val="00FF2C7B"/>
    <w:rsid w:val="00FF59CA"/>
    <w:rsid w:val="00FF77A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6DF3A8E1-42AD-4915-A424-E5FFE2BD98A2}"/>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paragraph" w:styleId="Odlomakpopisa">
    <w:name w:val="List Paragraph"/>
    <w:basedOn w:val="Normal"/>
    <w:uiPriority w:val="34"/>
    <w:qFormat/>
    <w:rsid w:val="00D85F29"/>
    <w:pPr>
      <w:ind w:left="720"/>
      <w:contextualSpacing/>
    </w:pPr>
  </w:style>
  <w:style w:type="character" w:styleId="Tekstrezerviranogmjesta">
    <w:name w:val="Placeholder Text"/>
    <w:basedOn w:val="Zadanifontodlomka"/>
    <w:uiPriority w:val="99"/>
    <w:semiHidden/>
    <w:rsid w:val="00744EA7"/>
    <w:rPr>
      <w:color w:val="808080"/>
      <w:bdr w:val="none" w:color="auto" w:sz="0" w:space="0"/>
      <w:shd w:val="clear" w:color="auto" w:fill="auto"/>
    </w:rPr>
  </w:style>
  <w:style w:type="character" w:styleId="eSPISCCParagraphDefaultFont" w:customStyle="true">
    <w:name w:val="eSPIS_CC_Paragraph Default Font"/>
    <w:basedOn w:val="Zadanifontodlomka"/>
    <w:rsid w:val="00744EA7"/>
    <w:rPr>
      <w:rFonts w:ascii="Times New Roman" w:hAnsi="Times New Roman" w:cs="Times New Roman"/>
      <w:color w:val="FF0000"/>
      <w:sz w:val="24"/>
      <w:szCs w:val="24"/>
      <w:bdr w:val="none" w:color="auto" w:sz="0" w:space="0"/>
      <w:shd w:val="clear" w:color="auto" w:fill="auto"/>
      <w:lang w:val="hr-HR"/>
    </w:rPr>
  </w:style>
  <w:style w:type="character" w:styleId="PozadinaSvijetloZuta" w:customStyle="true">
    <w:name w:val="Pozadina_SvijetloZuta"/>
    <w:basedOn w:val="Zadanifontodlomka"/>
    <w:rsid w:val="00744EA7"/>
    <w:rPr>
      <w:rFonts w:ascii="Arial" w:hAnsi="Arial" w:cs="Arial"/>
      <w:color w:val="FF0000"/>
      <w:sz w:val="12"/>
      <w:szCs w:val="24"/>
      <w:bdr w:val="none" w:color="auto" w:sz="0" w:space="0"/>
      <w:shd w:val="clear" w:color="auto" w:fill="FFFFCC"/>
      <w:lang w:val="hr-HR"/>
    </w:rPr>
  </w:style>
  <w:style w:type="character" w:styleId="PozadinaSvijetloCrvena" w:customStyle="true">
    <w:name w:val="Pozadina_SvijetloCrvena"/>
    <w:basedOn w:val="eSPISCCParagraphDefaultFont"/>
    <w:rsid w:val="00744EA7"/>
    <w:rPr>
      <w:rFonts w:ascii="Arial" w:hAnsi="Arial" w:cs="Arial"/>
      <w:color w:val="FF0000"/>
      <w:sz w:val="12"/>
      <w:szCs w:val="24"/>
      <w:bdr w:val="none" w:color="auto" w:sz="0" w:space="0"/>
      <w:shd w:val="clear" w:color="auto" w:fill="FFCCCC"/>
      <w:lang w:val="hr-HR"/>
    </w:rPr>
  </w:style>
  <w:style w:type="character" w:styleId="PozadinaSvijetloZelena" w:customStyle="true">
    <w:name w:val="Pozadina_SvijetloZelena"/>
    <w:basedOn w:val="eSPISCCParagraphDefaultFont"/>
    <w:rsid w:val="00744EA7"/>
    <w:rPr>
      <w:rFonts w:ascii="Arial" w:hAnsi="Arial" w:cs="Arial"/>
      <w:color w:val="FF0000"/>
      <w:sz w:val="12"/>
      <w:szCs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2250767">
      <w:bodyDiv w:val="true"/>
      <w:marLeft w:val="0"/>
      <w:marRight w:val="0"/>
      <w:marTop w:val="0"/>
      <w:marBottom w:val="0"/>
      <w:divBdr>
        <w:top w:val="none" w:color="auto" w:sz="0" w:space="0"/>
        <w:left w:val="none" w:color="auto" w:sz="0" w:space="0"/>
        <w:bottom w:val="none" w:color="auto" w:sz="0" w:space="0"/>
        <w:right w:val="none" w:color="auto" w:sz="0" w:space="0"/>
      </w:divBdr>
    </w:div>
    <w:div w:id="211840512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10. lipnja 2021.</izvorni_sadrzaj>
    <derivirana_varijabla naziv="DomainObject.StvarniPocetakDatum_1">10. lipnja 2021.</derivirana_varijabla>
  </DomainObject.StvarniPocetakDatum>
  <DomainObject.StvarniZavrsetakDatum>
    <izvorni_sadrzaj>10. lipnja 2021.</izvorni_sadrzaj>
    <derivirana_varijabla naziv="DomainObject.StvarniZavrsetakDatum_1">10. lipnja 2021.</derivirana_varijabla>
  </DomainObject.StvarniZavrsetakDatum>
  <DomainObject.PlaniraniZavrsetakDatum>
    <izvorni_sadrzaj>10. lipnja 2021.</izvorni_sadrzaj>
    <derivirana_varijabla naziv="DomainObject.PlaniraniZavrsetakDatum_1">10. lipnja 2021.</derivirana_varijabla>
  </DomainObject.PlaniraniZavrsetakDatum>
  <DomainObject.PlaniraniPocetakDatum>
    <izvorni_sadrzaj>10. lipnja 2021.</izvorni_sadrzaj>
    <derivirana_varijabla naziv="DomainObject.PlaniraniPocetakDatum_1">10. lipnja 2021.</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10:55</izvorni_sadrzaj>
    <derivirana_varijabla naziv="DomainObject.StvarniZavrsetakVrijeme_1">10:55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10. lipnja 2021.</izvorni_sadrzaj>
    <derivirana_varijabla naziv="DomainObject.Zapisnik.DatumKreiranja_1">10. lipnja 2021.</derivirana_varijabla>
  </DomainObject.Zapisnik.DatumKreiranja>
  <DomainObject.Zapisnik.ImovinskaKorist>
    <izvorni_sadrzaj/>
    <derivirana_varijabla naziv="DomainObject.Zapisnik.ImovinskaKorist_1"/>
  </DomainObject.Zapisnik.ImovinskaKorist>
  <DomainObject.Zapisnik.Oznaka>
    <izvorni_sadrzaj>St-466/2018-208</izvorni_sadrzaj>
    <derivirana_varijabla naziv="DomainObject.Zapisnik.Oznaka_1">St-466/2018-208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izvorni_sadrzaj>
    <derivirana_varijabla naziv="DomainObject.Predmet.Broj_1">466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prosinca 2018.</izvorni_sadrzaj>
    <derivirana_varijabla naziv="DomainObject.Predmet.DatumOsnivanja_1">13.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radnika</izvorni_sadrzaj>
    <derivirana_varijabla naziv="DomainObject.Predmet.Opis_1">Prijedlog radnika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St-466/2018</izvorni_sadrzaj>
    <derivirana_varijabla naziv="DomainObject.Predmet.OznakaBroj_1">St-466/2018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4 St-440/18 - odbačen prijedlog
Prijave tražbina u referadi</izvorni_sadrzaj>
    <derivirana_varijabla naziv="DomainObject.Predmet.PrimjedbaSuca_1">4 St-440/18 - odbačen prijedlog
Prijave tražbina u referadi</derivirana_varijabla>
  </DomainObject.Predmet.PrimjedbaSuca>
  <DomainObject.Predmet.ProtustrankaFormated>
    <izvorni_sadrzaj>  ZRINSKI dioničko društvo za grafičku i nakladničku djelatnost u stečaju zastupanog po punomoćniku Mirjana Ovčar</izvorni_sadrzaj>
    <derivirana_varijabla naziv="DomainObject.Predmet.ProtustrankaFormated_1">  ZRINSKI dioničko društvo za grafičku i nakladničku djelatnost u stečaju zastupanog po punomoćniku Mirjana Ovčar</derivirana_varijabla>
  </DomainObject.Predmet.ProtustrankaFormated>
  <DomainObject.Predmet.ProtustrankaFormatedOIB>
    <izvorni_sadrzaj>  ZRINSKI dioničko društvo za grafičku i nakladničku djelatnost u stečaju, OIB 38396277912 zastupanog po punomoćniku Mirjana Ovčar</izvorni_sadrzaj>
    <derivirana_varijabla naziv="DomainObject.Predmet.ProtustrankaFormatedOIB_1">  ZRINSKI dioničko društvo za grafičku i nakladničku djelatnost u stečaju, OIB 38396277912 zastupanog po punomoćniku Mirjana Ovčar</derivirana_varijabla>
  </DomainObject.Predmet.ProtustrankaFormatedOIB>
  <DomainObject.Predmet.ProtustrankaFormatedWithAdress>
    <izvorni_sadrzaj> ZRINSKI dioničko društvo za grafičku i nakladničku djelatnost u stečaju, Dr. Ivana Novaka 13, 40000 Čakovec zastupanog po punomoćniku Mirjana Ovčar</izvorni_sadrzaj>
    <derivirana_varijabla naziv="DomainObject.Predmet.ProtustrankaFormatedWithAdress_1"> ZRINSKI dioničko društvo za grafičku i nakladničku djelatnost u stečaju, Dr. Ivana Novaka 13, 40000 Čakovec zastupanog po punomoćniku Mirjana Ovčar</derivirana_varijabla>
  </DomainObject.Predmet.ProtustrankaFormatedWithAdress>
  <DomainObject.Predmet.ProtustrankaFormatedWithAdressOIB>
    <izvorni_sadrzaj> ZRINSKI dioničko društvo za grafičku i nakladničku djelatnost u stečaju, OIB 38396277912, Dr. Ivana Novaka 13, 40000 Čakovec zastupanog po punomoćniku Mirjana Ovčar</izvorni_sadrzaj>
    <derivirana_varijabla naziv="DomainObject.Predmet.ProtustrankaFormatedWithAdressOIB_1"> ZRINSKI dioničko društvo za grafičku i nakladničku djelatnost u stečaju, OIB 38396277912, Dr. Ivana Novaka 13, 40000 Čakovec zastupanog po punomoćniku Mirjana Ovčar</derivirana_varijabla>
  </DomainObject.Predmet.ProtustrankaFormatedWithAdressOIB>
  <DomainObject.Predmet.ProtustrankaWithAdress>
    <izvorni_sadrzaj>ZRINSKI dioničko društvo za grafičku i nakladničku djelatnost u stečaju Dr. Ivana Novaka 13, 40000 Čakovec</izvorni_sadrzaj>
    <derivirana_varijabla naziv="DomainObject.Predmet.ProtustrankaWithAdress_1">ZRINSKI dioničko društvo za grafičku i nakladničku djelatnost u stečaju Dr. Ivana Novaka 13, 40000 Čakovec</derivirana_varijabla>
  </DomainObject.Predmet.ProtustrankaWithAdress>
  <DomainObject.Predmet.ProtustrankaWithAdressOIB>
    <izvorni_sadrzaj>ZRINSKI dioničko društvo za grafičku i nakladničku djelatnost u stečaju, OIB 38396277912, Dr. Ivana Novaka 13, 40000 Čakovec</izvorni_sadrzaj>
    <derivirana_varijabla naziv="DomainObject.Predmet.ProtustrankaWithAdressOIB_1">ZRINSKI dioničko društvo za grafičku i nakladničku djelatnost u stečaju, OIB 38396277912, Dr. Ivana Novaka 13, 40000 Čakovec</derivirana_varijabla>
  </DomainObject.Predmet.ProtustrankaWithAdressOIB>
  <DomainObject.Predmet.ProtustrankaNazivFormated>
    <izvorni_sadrzaj>ZRINSKI dioničko društvo za grafičku i nakladničku djelatnost u stečaju</izvorni_sadrzaj>
    <derivirana_varijabla naziv="DomainObject.Predmet.ProtustrankaNazivFormated_1">ZRINSKI dioničko društvo za grafičku i nakladničku djelatnost u stečaju</derivirana_varijabla>
  </DomainObject.Predmet.ProtustrankaNazivFormated>
  <DomainObject.Predmet.ProtustrankaNazivFormatedOIB>
    <izvorni_sadrzaj>ZRINSKI dioničko društvo za grafičku i nakladničku djelatnost u stečaju, OIB 38396277912</izvorni_sadrzaj>
    <derivirana_varijabla naziv="DomainObject.Predmet.ProtustrankaNazivFormatedOIB_1">ZRINSKI dioničko društvo za grafičku i nakladničku djelatnost u stečaju, OIB 38396277912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Mirjana Tkalec zastupane po punomoćniku Sindikat grafičke i nakladničke djelatnosti Hrvatske; Klodija Mesarić zastupane po punomoćniku Sindikat grafičke i nakladničke djelatnosti Hrvatske; Renato Treska zastupanog po punomoćniku Sindikat grafičke i nakladničke djelatnosti Hrvatske; Božidar Žvorc zastupanog po punomoćniku Sindikat grafičke i nakladničke djelatnosti Hrvatske; Dubravko Keresteš zastupanog po punomoćniku Sindikat grafičke i nakladničke djelatnosti Hrvatske; Nada Šarić zastupane po punomoćniku Sindikat grafičke i nakladničke djelatnosti Hrvatske; Lidija Novak zastupane po punomoćniku Sindikat grafičke i nakladničke djelatnosti Hrvatske; Slavko Vidović zastupanog po punomoćniku Sindikat grafičke i nakladničke djelatnosti Hrvatske; Gorazd Črep zastupanog po punomoćniku Sindikat grafičke i nakladničke djelatnosti Hrvatske; Svjetlana Okreša zastupane po punomoćniku Sindikat grafičke i nakladničke djelatnosti Hrvatske; Ana Zadravec zastupane po punomoćniku Sindikat grafičke i nakladničke djelatnosti Hrvatske; Silvester Bernat zastupanog po punomoćniku Sindikat grafičke i nakladničke djelatnosti Hrvatske; Kristina Janković zastupane po punomoćniku Sindikat grafičke i nakladničke djelatnosti Hrvatske; Jasminka Tušek zastupane po punomoćniku Sindikat grafičke i nakladničke djelatnosti Hrvatske; Spomenka Rob zastupane po punomoćniku Sindikat grafičke i nakladničke djelatnosti Hrvatske; Suzana Škreb zastupane po punomoćniku Sindikat grafičke i nakladničke djelatnosti Hrvatske; Martina Žerjav Srša zastupane po punomoćniku Sindikat grafičke i nakladničke djelatnosti Hrvatske; Zdravko Novak zastupanog po punomoćniku Sindikat grafičke i nakladničke djelatnosti Hrvatske; Ivan Kalamari zastupanog po punomoćniku Sindikat grafičke i nakladničke djelatnosti Hrvatske; Ana Maria Babić zastupane po punomoćniku Sindikat grafičke i nakladničke djelatnosti Hrvatske; Damir Babić zastupanog po punomoćniku Sindikat grafičke i nakladničke djelatnosti Hrvatske; Danijela Filipović zastupane po punomoćniku Sindikat grafičke i nakladničke djelatnosti Hrvatske; Dragan Hrustek zastupanog po punomoćniku Sindikat grafičke i nakladničke djelatnosti Hrvatske; Đurđica Kovačić zastupane po punomoćniku Sindikat grafičke i nakladničke djelatnosti Hrvatske; Jelena Vadas zastupane po punomoćniku Sindikat grafičke i nakladničke djelatnosti Hrvatske; Dino Marciuš zastupanog po punomoćniku Sindikat grafičke i nakladničke djelatnosti Hrvatske; Ana Đud zastupane po punomoćniku Sindikat grafičke i nakladničke djelatnosti Hrvatske; Dubravka Pintarić zastupane po punomoćniku Sindikat grafičke i nakladničke djelatnosti Hrvatske; Melani Vidović zastupane po punomoćniku Sindikat grafičke i nakladničke djelatnosti Hrvatske; Ivana Vincetič zastupane po punomoćniku Sindikat grafičke i nakladničke djelatnosti Hrvatske; Zdenka Jožić zastupane po punomoćniku Sindikat grafičke i nakladničke djelatnosti Hrvatske; Nada Slamek zastupane po punomoćniku Sindikat grafičke i nakladničke djelatnosti Hrvatske; Marija Vrtarić zastupane po punomoćniku Sindikat grafičke i nakladničke djelatnosti Hrvatske; Kristijan Petran zastupanog po punomoćniku Sindikat grafičke i nakladničke djelatnosti Hrvatske</izvorni_sadrzaj>
    <derivirana_varijabla naziv="DomainObject.Predmet.StrankaFormated_1">  Mirjana Tkalec zastupane po punomoćniku Sindikat grafičke i nakladničke djelatnosti Hrvatske; Klodija Mesarić zastupane po punomoćniku Sindikat grafičke i nakladničke djelatnosti Hrvatske; Renato Treska zastupanog po punomoćniku Sindikat grafičke i nakladničke djelatnosti Hrvatske; Božidar Žvorc zastupanog po punomoćniku Sindikat grafičke i nakladničke djelatnosti Hrvatske; Dubravko Keresteš zastupanog po punomoćniku Sindikat grafičke i nakladničke djelatnosti Hrvatske; Nada Šarić zastupane po punomoćniku Sindikat grafičke i nakladničke djelatnosti Hrvatske; Lidija Novak zastupane po punomoćniku Sindikat grafičke i nakladničke djelatnosti Hrvatske; Slavko Vidović zastupanog po punomoćniku Sindikat grafičke i nakladničke djelatnosti Hrvatske; Gorazd Črep zastupanog po punomoćniku Sindikat grafičke i nakladničke djelatnosti Hrvatske; Svjetlana Okreša zastupane po punomoćniku Sindikat grafičke i nakladničke djelatnosti Hrvatske; Ana Zadravec zastupane po punomoćniku Sindikat grafičke i nakladničke djelatnosti Hrvatske; Silvester Bernat zastupanog po punomoćniku Sindikat grafičke i nakladničke djelatnosti Hrvatske; Kristina Janković zastupane po punomoćniku Sindikat grafičke i nakladničke djelatnosti Hrvatske; Jasminka Tušek zastupane po punomoćniku Sindikat grafičke i nakladničke djelatnosti Hrvatske; Spomenka Rob zastupane po punomoćniku Sindikat grafičke i nakladničke djelatnosti Hrvatske; Suzana Škreb zastupane po punomoćniku Sindikat grafičke i nakladničke djelatnosti Hrvatske; Martina Žerjav Srša zastupane po punomoćniku Sindikat grafičke i nakladničke djelatnosti Hrvatske; Zdravko Novak zastupanog po punomoćniku Sindikat grafičke i nakladničke djelatnosti Hrvatske; Ivan Kalamari zastupanog po punomoćniku Sindikat grafičke i nakladničke djelatnosti Hrvatske; Ana Maria Babić zastupane po punomoćniku Sindikat grafičke i nakladničke djelatnosti Hrvatske; Damir Babić zastupanog po punomoćniku Sindikat grafičke i nakladničke djelatnosti Hrvatske; Danijela Filipović zastupane po punomoćniku Sindikat grafičke i nakladničke djelatnosti Hrvatske; Dragan Hrustek zastupanog po punomoćniku Sindikat grafičke i nakladničke djelatnosti Hrvatske; Đurđica Kovačić zastupane po punomoćniku Sindikat grafičke i nakladničke djelatnosti Hrvatske; Jelena Vadas zastupane po punomoćniku Sindikat grafičke i nakladničke djelatnosti Hrvatske; Dino Marciuš zastupanog po punomoćniku Sindikat grafičke i nakladničke djelatnosti Hrvatske; Ana Đud zastupane po punomoćniku Sindikat grafičke i nakladničke djelatnosti Hrvatske; Dubravka Pintarić zastupane po punomoćniku Sindikat grafičke i nakladničke djelatnosti Hrvatske; Melani Vidović zastupane po punomoćniku Sindikat grafičke i nakladničke djelatnosti Hrvatske; Ivana Vincetič zastupane po punomoćniku Sindikat grafičke i nakladničke djelatnosti Hrvatske; Zdenka Jožić zastupane po punomoćniku Sindikat grafičke i nakladničke djelatnosti Hrvatske; Nada Slamek zastupane po punomoćniku Sindikat grafičke i nakladničke djelatnosti Hrvatske; Marija Vrtarić zastupane po punomoćniku Sindikat grafičke i nakladničke djelatnosti Hrvatske; Kristijan Petran zastupanog po punomoćniku Sindikat grafičke i nakladničke djelatnosti Hrvatske</derivirana_varijabla>
  </DomainObject.Predmet.StrankaFormated>
  <DomainObject.Predmet.StrankaFormatedOIB>
    <izvorni_sadrzaj>  Mirjana Tkalec, OIB 15908994886 zastupane po punomoćniku Sindikat grafičke i nakladničke djelatnosti Hrvatske; Klodija Mesarić, OIB 74034758803 zastupane po punomoćniku Sindikat grafičke i nakladničke djelatnosti Hrvatske; Renato Treska, OIB 91090954685 zastupanog po punomoćniku Sindikat grafičke i nakladničke djelatnosti Hrvatske; Božidar Žvorc, OIB 03470609972 zastupanog po punomoćniku Sindikat grafičke i nakladničke djelatnosti Hrvatske; Dubravko Keresteš, OIB 05564464952 zastupanog po punomoćniku Sindikat grafičke i nakladničke djelatnosti Hrvatske; Nada Šarić, OIB 70292213618 zastupane po punomoćniku Sindikat grafičke i nakladničke djelatnosti Hrvatske; Lidija Novak, OIB 87771590668 zastupane po punomoćniku Sindikat grafičke i nakladničke djelatnosti Hrvatske; Slavko Vidović, OIB 01188695357 zastupanog po punomoćniku Sindikat grafičke i nakladničke djelatnosti Hrvatske; Gorazd Črep, OIB 02354095445 zastupanog po punomoćniku Sindikat grafičke i nakladničke djelatnosti Hrvatske; Svjetlana Okreša, OIB 18312867355 zastupane po punomoćniku Sindikat grafičke i nakladničke djelatnosti Hrvatske; Ana Zadravec, OIB 00322024376 zastupane po punomoćniku Sindikat grafičke i nakladničke djelatnosti Hrvatske; Silvester Bernat, OIB 12105501746 zastupanog po punomoćniku Sindikat grafičke i nakladničke djelatnosti Hrvatske; Kristina Janković, OIB 91280290013 zastupane po punomoćniku Sindikat grafičke i nakladničke djelatnosti Hrvatske; Jasminka Tušek, OIB 78938377335 zastupane po punomoćniku Sindikat grafičke i nakladničke djelatnosti Hrvatske; Spomenka Rob, OIB 17427531753 zastupane po punomoćniku Sindikat grafičke i nakladničke djelatnosti Hrvatske; Suzana Škreb, OIB 53823170654 zastupane po punomoćniku Sindikat grafičke i nakladničke djelatnosti Hrvatske; Martina Žerjav Srša, OIB 99880655801 zastupane po punomoćniku Sindikat grafičke i nakladničke djelatnosti Hrvatske; Zdravko Novak, OIB 43391148310 zastupanog po punomoćniku Sindikat grafičke i nakladničke djelatnosti Hrvatske; Ivan Kalamari, OIB 57849365825 zastupanog po punomoćniku Sindikat grafičke i nakladničke djelatnosti Hrvatske; Ana Maria Babić, OIB 07794259400 zastupane po punomoćniku Sindikat grafičke i nakladničke djelatnosti Hrvatske; Damir Babić, OIB 81089353284 zastupanog po punomoćniku Sindikat grafičke i nakladničke djelatnosti Hrvatske; Danijela Filipović, OIB 88385051030 zastupane po punomoćniku Sindikat grafičke i nakladničke djelatnosti Hrvatske; Dragan Hrustek, OIB 73613174145 zastupanog po punomoćniku Sindikat grafičke i nakladničke djelatnosti Hrvatske; Đurđica Kovačić, OIB 97868505669 zastupane po punomoćniku Sindikat grafičke i nakladničke djelatnosti Hrvatske; Jelena Vadas, OIB 18360541040 zastupane po punomoćniku Sindikat grafičke i nakladničke djelatnosti Hrvatske; Dino Marciuš, OIB 51098386326 zastupanog po punomoćniku Sindikat grafičke i nakladničke djelatnosti Hrvatske; Ana Đud, OIB 37921980678 zastupane po punomoćniku Sindikat grafičke i nakladničke djelatnosti Hrvatske; Dubravka Pintarić, OIB 63221003551 zastupane po punomoćniku Sindikat grafičke i nakladničke djelatnosti Hrvatske; Melani Vidović, OIB 73523056765 zastupane po punomoćniku Sindikat grafičke i nakladničke djelatnosti Hrvatske; Ivana Vincetič, OIB 49078194326 zastupane po punomoćniku Sindikat grafičke i nakladničke djelatnosti Hrvatske; Zdenka Jožić, OIB 64883443495 zastupane po punomoćniku Sindikat grafičke i nakladničke djelatnosti Hrvatske; Nada Slamek, OIB 16295169732 zastupane po punomoćniku Sindikat grafičke i nakladničke djelatnosti Hrvatske; Marija Vrtarić, OIB 26046425879 zastupane po punomoćniku Sindikat grafičke i nakladničke djelatnosti Hrvatske; Kristijan Petran, OIB 73572951256 zastupanog po punomoćniku Sindikat grafičke i nakladničke djelatnosti Hrvatske</izvorni_sadrzaj>
    <derivirana_varijabla naziv="DomainObject.Predmet.StrankaFormatedOIB_1">  Mirjana Tkalec, OIB 15908994886 zastupane po punomoćniku Sindikat grafičke i nakladničke djelatnosti Hrvatske; Klodija Mesarić, OIB 74034758803 zastupane po punomoćniku Sindikat grafičke i nakladničke djelatnosti Hrvatske; Renato Treska, OIB 91090954685 zastupanog po punomoćniku Sindikat grafičke i nakladničke djelatnosti Hrvatske; Božidar Žvorc, OIB 03470609972 zastupanog po punomoćniku Sindikat grafičke i nakladničke djelatnosti Hrvatske; Dubravko Keresteš, OIB 05564464952 zastupanog po punomoćniku Sindikat grafičke i nakladničke djelatnosti Hrvatske; Nada Šarić, OIB 70292213618 zastupane po punomoćniku Sindikat grafičke i nakladničke djelatnosti Hrvatske; Lidija Novak, OIB 87771590668 zastupane po punomoćniku Sindikat grafičke i nakladničke djelatnosti Hrvatske; Slavko Vidović, OIB 01188695357 zastupanog po punomoćniku Sindikat grafičke i nakladničke djelatnosti Hrvatske; Gorazd Črep, OIB 02354095445 zastupanog po punomoćniku Sindikat grafičke i nakladničke djelatnosti Hrvatske; Svjetlana Okreša, OIB 18312867355 zastupane po punomoćniku Sindikat grafičke i nakladničke djelatnosti Hrvatske; Ana Zadravec, OIB 00322024376 zastupane po punomoćniku Sindikat grafičke i nakladničke djelatnosti Hrvatske; Silvester Bernat, OIB 12105501746 zastupanog po punomoćniku Sindikat grafičke i nakladničke djelatnosti Hrvatske; Kristina Janković, OIB 91280290013 zastupane po punomoćniku Sindikat grafičke i nakladničke djelatnosti Hrvatske; Jasminka Tušek, OIB 78938377335 zastupane po punomoćniku Sindikat grafičke i nakladničke djelatnosti Hrvatske; Spomenka Rob, OIB 17427531753 zastupane po punomoćniku Sindikat grafičke i nakladničke djelatnosti Hrvatske; Suzana Škreb, OIB 53823170654 zastupane po punomoćniku Sindikat grafičke i nakladničke djelatnosti Hrvatske; Martina Žerjav Srša, OIB 99880655801 zastupane po punomoćniku Sindikat grafičke i nakladničke djelatnosti Hrvatske; Zdravko Novak, OIB 43391148310 zastupanog po punomoćniku Sindikat grafičke i nakladničke djelatnosti Hrvatske; Ivan Kalamari, OIB 57849365825 zastupanog po punomoćniku Sindikat grafičke i nakladničke djelatnosti Hrvatske; Ana Maria Babić, OIB 07794259400 zastupane po punomoćniku Sindikat grafičke i nakladničke djelatnosti Hrvatske; Damir Babić, OIB 81089353284 zastupanog po punomoćniku Sindikat grafičke i nakladničke djelatnosti Hrvatske; Danijela Filipović, OIB 88385051030 zastupane po punomoćniku Sindikat grafičke i nakladničke djelatnosti Hrvatske; Dragan Hrustek, OIB 73613174145 zastupanog po punomoćniku Sindikat grafičke i nakladničke djelatnosti Hrvatske; Đurđica Kovačić, OIB 97868505669 zastupane po punomoćniku Sindikat grafičke i nakladničke djelatnosti Hrvatske; Jelena Vadas, OIB 18360541040 zastupane po punomoćniku Sindikat grafičke i nakladničke djelatnosti Hrvatske; Dino Marciuš, OIB 51098386326 zastupanog po punomoćniku Sindikat grafičke i nakladničke djelatnosti Hrvatske; Ana Đud, OIB 37921980678 zastupane po punomoćniku Sindikat grafičke i nakladničke djelatnosti Hrvatske; Dubravka Pintarić, OIB 63221003551 zastupane po punomoćniku Sindikat grafičke i nakladničke djelatnosti Hrvatske; Melani Vidović, OIB 73523056765 zastupane po punomoćniku Sindikat grafičke i nakladničke djelatnosti Hrvatske; Ivana Vincetič, OIB 49078194326 zastupane po punomoćniku Sindikat grafičke i nakladničke djelatnosti Hrvatske; Zdenka Jožić, OIB 64883443495 zastupane po punomoćniku Sindikat grafičke i nakladničke djelatnosti Hrvatske; Nada Slamek, OIB 16295169732 zastupane po punomoćniku Sindikat grafičke i nakladničke djelatnosti Hrvatske; Marija Vrtarić, OIB 26046425879 zastupane po punomoćniku Sindikat grafičke i nakladničke djelatnosti Hrvatske; Kristijan Petran, OIB 73572951256 zastupanog po punomoćniku Sindikat grafičke i nakladničke djelatnosti Hrvatske</derivirana_varijabla>
  </DomainObject.Predmet.StrankaFormatedOIB>
  <DomainObject.Predmet.StrankaFormatedWithAdress>
    <izvorni_sadrzaj> Mirjana Tkalec, Marof 7, 40315 Gornji Kraljevec zastupane po punomoćniku Sindikat grafičke i nakladničke djelatnosti Hrvatske; Klodija Mesarić, Vladimira Nazora 56, 40000 Lopatinec zastupane po punomoćniku Sindikat grafičke i nakladničke djelatnosti Hrvatske; Renato Treska, Pretetinec 188, 40000 Pretetinec zastupanog po punomoćniku Sindikat grafičke i nakladničke djelatnosti Hrvatske; Božidar Žvorc, Čehovec 151, 40323 Čehovec zastupanog po punomoćniku Sindikat grafičke i nakladničke djelatnosti Hrvatske; Dubravko Keresteš, Andrije Kačića-Miošića 8a, 40000 Čakovec zastupanog po punomoćniku Sindikat grafičke i nakladničke djelatnosti Hrvatske; Nada Šarić, Silvije Strahimira Kranjčevića 10, 40000 Čakovec zastupane po punomoćniku Sindikat grafičke i nakladničke djelatnosti Hrvatske; Lidija Novak, Donji Zebanec 10, 40313 Donji Zebanec zastupane po punomoćniku Sindikat grafičke i nakladničke djelatnosti Hrvatske; Slavko Vidović, Ivana Gorana Kovačića 49, 40000 Mihovljan zastupanog po punomoćniku Sindikat grafičke i nakladničke djelatnosti Hrvatske; Gorazd Črep, Vinka Žganca 4, 40000 Orehovica zastupanog po punomoćniku Sindikat grafičke i nakladničke djelatnosti Hrvatske; Svjetlana Okreša, Nikole Tesle 27, 40000 Pribislavec zastupane po punomoćniku Sindikat grafičke i nakladničke djelatnosti Hrvatske; Ana Zadravec, Čakovečka 17, 40000 Sivica zastupane po punomoćniku Sindikat grafičke i nakladničke djelatnosti Hrvatske; Silvester Bernat, Josipa Slavenskog 54, 40000 Ivanovec zastupanog po punomoćniku Sindikat grafičke i nakladničke djelatnosti Hrvatske; Kristina Janković, Alojzija Stepinca 29, 40000 Mala Subotica zastupane po punomoćniku Sindikat grafičke i nakladničke djelatnosti Hrvatske; Jasminka Tušek, Školska 37, 40000 Novo Selo Rok zastupane po punomoćniku Sindikat grafičke i nakladničke djelatnosti Hrvatske; Spomenka Rob, Zasadbreg 27a, 40000 Zasadbreg zastupane po punomoćniku Sindikat grafičke i nakladničke djelatnosti Hrvatske; Suzana Škreb, Ulica Lavoslava Ružičke 25, 40000 Čakovec zastupane po punomoćniku Sindikat grafičke i nakladničke djelatnosti Hrvatske; Martina Žerjav Srša, J.bajkovca 113, 40000 Savska Ves zastupane po punomoćniku Sindikat grafičke i nakladničke djelatnosti Hrvatske; Zdravko Novak, Cvjetna 4, 40000 Strahoninec zastupanog po punomoćniku Sindikat grafičke i nakladničke djelatnosti Hrvatske; Ivan Kalamari, Benkovec 30, 40000 Mala Subotica zastupanog po punomoćniku Sindikat grafičke i nakladničke djelatnosti Hrvatske; Ana Maria Babić, V.nazora 16a, 40000 Lopatinec zastupane po punomoćniku Sindikat grafičke i nakladničke djelatnosti Hrvatske; Damir Babić, V.nazora 16a, 40000 Lopatinec zastupanog po punomoćniku Sindikat grafičke i nakladničke djelatnosti Hrvatske; Danijela Filipović, Glavna 3, 40000 Sivica zastupane po punomoćniku Sindikat grafičke i nakladničke djelatnosti Hrvatske; Dragan Hrustek, Rade Končara 23a, 40000 Mali Mihaljevec zastupanog po punomoćniku Sindikat grafičke i nakladničke djelatnosti Hrvatske; Đurđica Kovačić, Vladimira Nazora 44, 40000 Lopatinec zastupane po punomoćniku Sindikat grafičke i nakladničke djelatnosti Hrvatske; Jelena Vadas, Josipa Slavenskog 3, 40323 Draškovec zastupane po punomoćniku Sindikat grafičke i nakladničke djelatnosti Hrvatske; Dino Marciuš, Slakovec 106, 40000 Slakovec zastupanog po punomoćniku Sindikat grafičke i nakladničke djelatnosti Hrvatske; Ana Đud, Poljska 5, 40000 Čakovec zastupane po punomoćniku Sindikat grafičke i nakladničke djelatnosti Hrvatske; Dubravka Pintarić, Dunajska 46, 40313 Sveti Martin Na Muri zastupane po punomoćniku Sindikat grafičke i nakladničke djelatnosti Hrvatske; Melani Vidović, Glavna 8, 40000 Celine zastupane po punomoćniku Sindikat grafičke i nakladničke djelatnosti Hrvatske; Ivana Vincetič, Črečan 34, 40000 Črečan zastupane po punomoćniku Sindikat grafičke i nakladničke djelatnosti Hrvatske; Zdenka Jožić, Josipa Bajkovca 131, 40000 Savska Ves zastupane po punomoćniku Sindikat grafičke i nakladničke djelatnosti Hrvatske; Nada Slamek, Ograda 5, 40315 Vratišinec zastupane po punomoćniku Sindikat grafičke i nakladničke djelatnosti Hrvatske; Marija Vrtarić, Marof 20, 40315 Gornji Kraljevec zastupane po punomoćniku Sindikat grafičke i nakladničke djelatnosti Hrvatske; Kristijan Petran, Pretetinec 205, 40000 Pretetinec zastupanog po punomoćniku Sindikat grafičke i nakladničke djelatnosti Hrvatske</izvorni_sadrzaj>
    <derivirana_varijabla naziv="DomainObject.Predmet.StrankaFormatedWithAdress_1"> Mirjana Tkalec, Marof 7, 40315 Gornji Kraljevec zastupane po punomoćniku Sindikat grafičke i nakladničke djelatnosti Hrvatske; Klodija Mesarić, Vladimira Nazora 56, 40000 Lopatinec zastupane po punomoćniku Sindikat grafičke i nakladničke djelatnosti Hrvatske; Renato Treska, Pretetinec 188, 40000 Pretetinec zastupanog po punomoćniku Sindikat grafičke i nakladničke djelatnosti Hrvatske; Božidar Žvorc, Čehovec 151, 40323 Čehovec zastupanog po punomoćniku Sindikat grafičke i nakladničke djelatnosti Hrvatske; Dubravko Keresteš, Andrije Kačića-Miošića 8a, 40000 Čakovec zastupanog po punomoćniku Sindikat grafičke i nakladničke djelatnosti Hrvatske; Nada Šarić, Silvije Strahimira Kranjčevića 10, 40000 Čakovec zastupane po punomoćniku Sindikat grafičke i nakladničke djelatnosti Hrvatske; Lidija Novak, Donji Zebanec 10, 40313 Donji Zebanec zastupane po punomoćniku Sindikat grafičke i nakladničke djelatnosti Hrvatske; Slavko Vidović, Ivana Gorana Kovačića 49, 40000 Mihovljan zastupanog po punomoćniku Sindikat grafičke i nakladničke djelatnosti Hrvatske; Gorazd Črep, Vinka Žganca 4, 40000 Orehovica zastupanog po punomoćniku Sindikat grafičke i nakladničke djelatnosti Hrvatske; Svjetlana Okreša, Nikole Tesle 27, 40000 Pribislavec zastupane po punomoćniku Sindikat grafičke i nakladničke djelatnosti Hrvatske; Ana Zadravec, Čakovečka 17, 40000 Sivica zastupane po punomoćniku Sindikat grafičke i nakladničke djelatnosti Hrvatske; Silvester Bernat, Josipa Slavenskog 54, 40000 Ivanovec zastupanog po punomoćniku Sindikat grafičke i nakladničke djelatnosti Hrvatske; Kristina Janković, Alojzija Stepinca 29, 40000 Mala Subotica zastupane po punomoćniku Sindikat grafičke i nakladničke djelatnosti Hrvatske; Jasminka Tušek, Školska 37, 40000 Novo Selo Rok zastupane po punomoćniku Sindikat grafičke i nakladničke djelatnosti Hrvatske; Spomenka Rob, Zasadbreg 27a, 40000 Zasadbreg zastupane po punomoćniku Sindikat grafičke i nakladničke djelatnosti Hrvatske; Suzana Škreb, Ulica Lavoslava Ružičke 25, 40000 Čakovec zastupane po punomoćniku Sindikat grafičke i nakladničke djelatnosti Hrvatske; Martina Žerjav Srša, J.bajkovca 113, 40000 Savska Ves zastupane po punomoćniku Sindikat grafičke i nakladničke djelatnosti Hrvatske; Zdravko Novak, Cvjetna 4, 40000 Strahoninec zastupanog po punomoćniku Sindikat grafičke i nakladničke djelatnosti Hrvatske; Ivan Kalamari, Benkovec 30, 40000 Mala Subotica zastupanog po punomoćniku Sindikat grafičke i nakladničke djelatnosti Hrvatske; Ana Maria Babić, V.nazora 16a, 40000 Lopatinec zastupane po punomoćniku Sindikat grafičke i nakladničke djelatnosti Hrvatske; Damir Babić, V.nazora 16a, 40000 Lopatinec zastupanog po punomoćniku Sindikat grafičke i nakladničke djelatnosti Hrvatske; Danijela Filipović, Glavna 3, 40000 Sivica zastupane po punomoćniku Sindikat grafičke i nakladničke djelatnosti Hrvatske; Dragan Hrustek, Rade Končara 23a, 40000 Mali Mihaljevec zastupanog po punomoćniku Sindikat grafičke i nakladničke djelatnosti Hrvatske; Đurđica Kovačić, Vladimira Nazora 44, 40000 Lopatinec zastupane po punomoćniku Sindikat grafičke i nakladničke djelatnosti Hrvatske; Jelena Vadas, Josipa Slavenskog 3, 40323 Draškovec zastupane po punomoćniku Sindikat grafičke i nakladničke djelatnosti Hrvatske; Dino Marciuš, Slakovec 106, 40000 Slakovec zastupanog po punomoćniku Sindikat grafičke i nakladničke djelatnosti Hrvatske; Ana Đud, Poljska 5, 40000 Čakovec zastupane po punomoćniku Sindikat grafičke i nakladničke djelatnosti Hrvatske; Dubravka Pintarić, Dunajska 46, 40313 Sveti Martin Na Muri zastupane po punomoćniku Sindikat grafičke i nakladničke djelatnosti Hrvatske; Melani Vidović, Glavna 8, 40000 Celine zastupane po punomoćniku Sindikat grafičke i nakladničke djelatnosti Hrvatske; Ivana Vincetič, Črečan 34, 40000 Črečan zastupane po punomoćniku Sindikat grafičke i nakladničke djelatnosti Hrvatske; Zdenka Jožić, Josipa Bajkovca 131, 40000 Savska Ves zastupane po punomoćniku Sindikat grafičke i nakladničke djelatnosti Hrvatske; Nada Slamek, Ograda 5, 40315 Vratišinec zastupane po punomoćniku Sindikat grafičke i nakladničke djelatnosti Hrvatske; Marija Vrtarić, Marof 20, 40315 Gornji Kraljevec zastupane po punomoćniku Sindikat grafičke i nakladničke djelatnosti Hrvatske; Kristijan Petran, Pretetinec 205, 40000 Pretetinec zastupanog po punomoćniku Sindikat grafičke i nakladničke djelatnosti Hrvatske</derivirana_varijabla>
  </DomainObject.Predmet.StrankaFormatedWithAdress>
  <DomainObject.Predmet.StrankaFormatedWithAdressOIB>
    <izvorni_sadrzaj> Mirjana Tkalec, OIB 15908994886, Marof 7, 40315 Gornji Kraljevec zastupane po punomoćniku Sindikat grafičke i nakladničke djelatnosti Hrvatske; Klodija Mesarić, OIB 74034758803, Vladimira Nazora 56, 40000 Lopatinec zastupane po punomoćniku Sindikat grafičke i nakladničke djelatnosti Hrvatske; Renato Treska, OIB 91090954685, Pretetinec 188, 40000 Pretetinec zastupanog po punomoćniku Sindikat grafičke i nakladničke djelatnosti Hrvatske; Božidar Žvorc, OIB 03470609972, Čehovec 151, 40323 Čehovec zastupanog po punomoćniku Sindikat grafičke i nakladničke djelatnosti Hrvatske; Dubravko Keresteš, OIB 05564464952, Andrije Kačića-Miošića 8a, 40000 Čakovec zastupanog po punomoćniku Sindikat grafičke i nakladničke djelatnosti Hrvatske; Nada Šarić, OIB 70292213618, Silvije Strahimira Kranjčevića 10, 40000 Čakovec zastupane po punomoćniku Sindikat grafičke i nakladničke djelatnosti Hrvatske; Lidija Novak, OIB 87771590668, Donji Zebanec 10, 40313 Donji Zebanec zastupane po punomoćniku Sindikat grafičke i nakladničke djelatnosti Hrvatske; Slavko Vidović, OIB 01188695357, Ivana Gorana Kovačića 49, 40000 Mihovljan zastupanog po punomoćniku Sindikat grafičke i nakladničke djelatnosti Hrvatske; Gorazd Črep, OIB 02354095445, Vinka Žganca 4, 40000 Orehovica zastupanog po punomoćniku Sindikat grafičke i nakladničke djelatnosti Hrvatske; Svjetlana Okreša, OIB 18312867355, Nikole Tesle 27, 40000 Pribislavec zastupane po punomoćniku Sindikat grafičke i nakladničke djelatnosti Hrvatske; Ana Zadravec, OIB 00322024376, Čakovečka 17, 40000 Sivica zastupane po punomoćniku Sindikat grafičke i nakladničke djelatnosti Hrvatske; Silvester Bernat, OIB 12105501746, Josipa Slavenskog 54, 40000 Ivanovec zastupanog po punomoćniku Sindikat grafičke i nakladničke djelatnosti Hrvatske; Kristina Janković, OIB 91280290013, Alojzija Stepinca 29, 40000 Mala Subotica zastupane po punomoćniku Sindikat grafičke i nakladničke djelatnosti Hrvatske; Jasminka Tušek, OIB 78938377335, Školska 37, 40000 Novo Selo Rok zastupane po punomoćniku Sindikat grafičke i nakladničke djelatnosti Hrvatske; Spomenka Rob, OIB 17427531753, Zasadbreg 27a, 40000 Zasadbreg zastupane po punomoćniku Sindikat grafičke i nakladničke djelatnosti Hrvatske; Suzana Škreb, OIB 53823170654, Ulica Lavoslava Ružičke 25, 40000 Čakovec zastupane po punomoćniku Sindikat grafičke i nakladničke djelatnosti Hrvatske; Martina Žerjav Srša, OIB 99880655801, J.bajkovca 113, 40000 Savska Ves zastupane po punomoćniku Sindikat grafičke i nakladničke djelatnosti Hrvatske; Zdravko Novak, OIB 43391148310, Cvjetna 4, 40000 Strahoninec zastupanog po punomoćniku Sindikat grafičke i nakladničke djelatnosti Hrvatske; Ivan Kalamari, OIB 57849365825, Benkovec 30, 40000 Mala Subotica zastupanog po punomoćniku Sindikat grafičke i nakladničke djelatnosti Hrvatske; Ana Maria Babić, OIB 07794259400, V.nazora 16a, 40000 Lopatinec zastupane po punomoćniku Sindikat grafičke i nakladničke djelatnosti Hrvatske; Damir Babić, OIB 81089353284, V.nazora 16a, 40000 Lopatinec zastupanog po punomoćniku Sindikat grafičke i nakladničke djelatnosti Hrvatske; Danijela Filipović, OIB 88385051030, Glavna 3, 40000 Sivica zastupane po punomoćniku Sindikat grafičke i nakladničke djelatnosti Hrvatske; Dragan Hrustek, OIB 73613174145, Rade Končara 23a, 40000 Mali Mihaljevec zastupanog po punomoćniku Sindikat grafičke i nakladničke djelatnosti Hrvatske; Đurđica Kovačić, OIB 97868505669, Vladimira Nazora 44, 40000 Lopatinec zastupane po punomoćniku Sindikat grafičke i nakladničke djelatnosti Hrvatske; Jelena Vadas, OIB 18360541040, Josipa Slavenskog 3, 40323 Draškovec zastupane po punomoćniku Sindikat grafičke i nakladničke djelatnosti Hrvatske; Dino Marciuš, OIB 51098386326, Slakovec 106, 40000 Slakovec zastupanog po punomoćniku Sindikat grafičke i nakladničke djelatnosti Hrvatske; Ana Đud, OIB 37921980678, Poljska 5, 40000 Čakovec zastupane po punomoćniku Sindikat grafičke i nakladničke djelatnosti Hrvatske; Dubravka Pintarić, OIB 63221003551, Dunajska 46, 40313 Sveti Martin Na Muri zastupane po punomoćniku Sindikat grafičke i nakladničke djelatnosti Hrvatske; Melani Vidović, OIB 73523056765, Glavna 8, 40000 Celine zastupane po punomoćniku Sindikat grafičke i nakladničke djelatnosti Hrvatske; Ivana Vincetič, OIB 49078194326, Črečan 34, 40000 Črečan zastupane po punomoćniku Sindikat grafičke i nakladničke djelatnosti Hrvatske; Zdenka Jožić, OIB 64883443495, Josipa Bajkovca 131, 40000 Savska Ves zastupane po punomoćniku Sindikat grafičke i nakladničke djelatnosti Hrvatske; Nada Slamek, OIB 16295169732, Ograda 5, 40315 Vratišinec zastupane po punomoćniku Sindikat grafičke i nakladničke djelatnosti Hrvatske; Marija Vrtarić, OIB 26046425879, Marof 20, 40315 Gornji Kraljevec zastupane po punomoćniku Sindikat grafičke i nakladničke djelatnosti Hrvatske; Kristijan Petran, OIB 73572951256, Pretetinec 205, 40000 Pretetinec zastupanog po punomoćniku Sindikat grafičke i nakladničke djelatnosti Hrvatske</izvorni_sadrzaj>
    <derivirana_varijabla naziv="DomainObject.Predmet.StrankaFormatedWithAdressOIB_1"> Mirjana Tkalec, OIB 15908994886, Marof 7, 40315 Gornji Kraljevec zastupane po punomoćniku Sindikat grafičke i nakladničke djelatnosti Hrvatske; Klodija Mesarić, OIB 74034758803, Vladimira Nazora 56, 40000 Lopatinec zastupane po punomoćniku Sindikat grafičke i nakladničke djelatnosti Hrvatske; Renato Treska, OIB 91090954685, Pretetinec 188, 40000 Pretetinec zastupanog po punomoćniku Sindikat grafičke i nakladničke djelatnosti Hrvatske; Božidar Žvorc, OIB 03470609972, Čehovec 151, 40323 Čehovec zastupanog po punomoćniku Sindikat grafičke i nakladničke djelatnosti Hrvatske; Dubravko Keresteš, OIB 05564464952, Andrije Kačića-Miošića 8a, 40000 Čakovec zastupanog po punomoćniku Sindikat grafičke i nakladničke djelatnosti Hrvatske; Nada Šarić, OIB 70292213618, Silvije Strahimira Kranjčevića 10, 40000 Čakovec zastupane po punomoćniku Sindikat grafičke i nakladničke djelatnosti Hrvatske; Lidija Novak, OIB 87771590668, Donji Zebanec 10, 40313 Donji Zebanec zastupane po punomoćniku Sindikat grafičke i nakladničke djelatnosti Hrvatske; Slavko Vidović, OIB 01188695357, Ivana Gorana Kovačića 49, 40000 Mihovljan zastupanog po punomoćniku Sindikat grafičke i nakladničke djelatnosti Hrvatske; Gorazd Črep, OIB 02354095445, Vinka Žganca 4, 40000 Orehovica zastupanog po punomoćniku Sindikat grafičke i nakladničke djelatnosti Hrvatske; Svjetlana Okreša, OIB 18312867355, Nikole Tesle 27, 40000 Pribislavec zastupane po punomoćniku Sindikat grafičke i nakladničke djelatnosti Hrvatske; Ana Zadravec, OIB 00322024376, Čakovečka 17, 40000 Sivica zastupane po punomoćniku Sindikat grafičke i nakladničke djelatnosti Hrvatske; Silvester Bernat, OIB 12105501746, Josipa Slavenskog 54, 40000 Ivanovec zastupanog po punomoćniku Sindikat grafičke i nakladničke djelatnosti Hrvatske; Kristina Janković, OIB 91280290013, Alojzija Stepinca 29, 40000 Mala Subotica zastupane po punomoćniku Sindikat grafičke i nakladničke djelatnosti Hrvatske; Jasminka Tušek, OIB 78938377335, Školska 37, 40000 Novo Selo Rok zastupane po punomoćniku Sindikat grafičke i nakladničke djelatnosti Hrvatske; Spomenka Rob, OIB 17427531753, Zasadbreg 27a, 40000 Zasadbreg zastupane po punomoćniku Sindikat grafičke i nakladničke djelatnosti Hrvatske; Suzana Škreb, OIB 53823170654, Ulica Lavoslava Ružičke 25, 40000 Čakovec zastupane po punomoćniku Sindikat grafičke i nakladničke djelatnosti Hrvatske; Martina Žerjav Srša, OIB 99880655801, J.bajkovca 113, 40000 Savska Ves zastupane po punomoćniku Sindikat grafičke i nakladničke djelatnosti Hrvatske; Zdravko Novak, OIB 43391148310, Cvjetna 4, 40000 Strahoninec zastupanog po punomoćniku Sindikat grafičke i nakladničke djelatnosti Hrvatske; Ivan Kalamari, OIB 57849365825, Benkovec 30, 40000 Mala Subotica zastupanog po punomoćniku Sindikat grafičke i nakladničke djelatnosti Hrvatske; Ana Maria Babić, OIB 07794259400, V.nazora 16a, 40000 Lopatinec zastupane po punomoćniku Sindikat grafičke i nakladničke djelatnosti Hrvatske; Damir Babić, OIB 81089353284, V.nazora 16a, 40000 Lopatinec zastupanog po punomoćniku Sindikat grafičke i nakladničke djelatnosti Hrvatske; Danijela Filipović, OIB 88385051030, Glavna 3, 40000 Sivica zastupane po punomoćniku Sindikat grafičke i nakladničke djelatnosti Hrvatske; Dragan Hrustek, OIB 73613174145, Rade Končara 23a, 40000 Mali Mihaljevec zastupanog po punomoćniku Sindikat grafičke i nakladničke djelatnosti Hrvatske; Đurđica Kovačić, OIB 97868505669, Vladimira Nazora 44, 40000 Lopatinec zastupane po punomoćniku Sindikat grafičke i nakladničke djelatnosti Hrvatske; Jelena Vadas, OIB 18360541040, Josipa Slavenskog 3, 40323 Draškovec zastupane po punomoćniku Sindikat grafičke i nakladničke djelatnosti Hrvatske; Dino Marciuš, OIB 51098386326, Slakovec 106, 40000 Slakovec zastupanog po punomoćniku Sindikat grafičke i nakladničke djelatnosti Hrvatske; Ana Đud, OIB 37921980678, Poljska 5, 40000 Čakovec zastupane po punomoćniku Sindikat grafičke i nakladničke djelatnosti Hrvatske; Dubravka Pintarić, OIB 63221003551, Dunajska 46, 40313 Sveti Martin Na Muri zastupane po punomoćniku Sindikat grafičke i nakladničke djelatnosti Hrvatske; Melani Vidović, OIB 73523056765, Glavna 8, 40000 Celine zastupane po punomoćniku Sindikat grafičke i nakladničke djelatnosti Hrvatske; Ivana Vincetič, OIB 49078194326, Črečan 34, 40000 Črečan zastupane po punomoćniku Sindikat grafičke i nakladničke djelatnosti Hrvatske; Zdenka Jožić, OIB 64883443495, Josipa Bajkovca 131, 40000 Savska Ves zastupane po punomoćniku Sindikat grafičke i nakladničke djelatnosti Hrvatske; Nada Slamek, OIB 16295169732, Ograda 5, 40315 Vratišinec zastupane po punomoćniku Sindikat grafičke i nakladničke djelatnosti Hrvatske; Marija Vrtarić, OIB 26046425879, Marof 20, 40315 Gornji Kraljevec zastupane po punomoćniku Sindikat grafičke i nakladničke djelatnosti Hrvatske; Kristijan Petran, OIB 73572951256, Pretetinec 205, 40000 Pretetinec zastupanog po punomoćniku Sindikat grafičke i nakladničke djelatnosti Hrvatske</derivirana_varijabla>
  </DomainObject.Predmet.StrankaFormatedWithAdressOIB>
  <DomainObject.Predmet.StrankaWithAdress>
    <izvorni_sadrzaj>Mirjana Tkalec Marof 7,40315 Gornji Kraljevec,Klodija Mesarić Vladimira Nazora 56,40000 Lopatinec,Renato Treska Pretetinec 188,40000 Pretetinec,Božidar Žvorc Čehovec 151,40323 Čehovec,Dubravko Keresteš Andrije Kačića-Miošića 8a,40000 Čakovec,Nada Šarić Silvije Strahimira Kranjčevića 10,40000 Čakovec,Lidija Novak Donji Zebanec 10,40313 Donji Zebanec,Slavko Vidović Ivana Gorana Kovačića 49,40000 Mihovljan,Gorazd Črep Vinka Žganca 4,40000 Orehovica,Svjetlana Okreša Nikole Tesle 27,40000 Pribislavec,Ana Zadravec Čakovečka 17,40000 Sivica,Silvester Bernat Josipa Slavenskog 54,40000 Ivanovec,Kristina Janković Alojzija Stepinca 29,40000 Mala Subotica,Jasminka Tušek Školska 37,40000 Novo Selo Rok,Spomenka Rob Zasadbreg 27a,40000 Zasadbreg,Suzana Škreb Ulica Lavoslava Ružičke 25,40000 Čakovec,Martina Žerjav Srša J.bajkovca 113,40000 Savska Ves,Zdravko Novak Cvjetna 4,40000 Strahoninec,Ivan Kalamari Benkovec 30,40000 Mala Subotica,Ana Maria Babić V.nazora 16a,40000 Lopatinec,Damir Babić V.nazora 16a,40000 Lopatinec,Danijela Filipović Glavna 3,40000 Sivica,Dragan Hrustek Rade Končara 23a,40000 Mali Mihaljevec,Đurđica Kovačić Vladimira Nazora 44,40000 Lopatinec,Jelena Vadas Josipa Slavenskog 3,40323 Draškovec,Dino Marciuš Slakovec 106,40000 Slakovec,Ana Đud Poljska 5,40000 Čakovec,Dubravka Pintarić Dunajska 46,40313 Sveti Martin Na Muri,Melani Vidović Glavna 8,40000 Celine,Ivana Vincetič Črečan 34,40000 Črečan,Zdenka Jožić Josipa Bajkovca 131,40000 Savska Ves,Nada Slamek Ograda 5,40315 Vratišinec,Marija Vrtarić Marof 20,40315 Gornji Kraljevec,Kristijan Petran Pretetinec 205,40000 Pretetinec</izvorni_sadrzaj>
    <derivirana_varijabla naziv="DomainObject.Predmet.StrankaWithAdress_1">Mirjana Tkalec Marof 7,40315 Gornji Kraljevec,Klodija Mesarić Vladimira Nazora 56,40000 Lopatinec,Renato Treska Pretetinec 188,40000 Pretetinec,Božidar Žvorc Čehovec 151,40323 Čehovec,Dubravko Keresteš Andrije Kačića-Miošića 8a,40000 Čakovec,Nada Šarić Silvije Strahimira Kranjčevića 10,40000 Čakovec,Lidija Novak Donji Zebanec 10,40313 Donji Zebanec,Slavko Vidović Ivana Gorana Kovačića 49,40000 Mihovljan,Gorazd Črep Vinka Žganca 4,40000 Orehovica,Svjetlana Okreša Nikole Tesle 27,40000 Pribislavec,Ana Zadravec Čakovečka 17,40000 Sivica,Silvester Bernat Josipa Slavenskog 54,40000 Ivanovec,Kristina Janković Alojzija Stepinca 29,40000 Mala Subotica,Jasminka Tušek Školska 37,40000 Novo Selo Rok,Spomenka Rob Zasadbreg 27a,40000 Zasadbreg,Suzana Škreb Ulica Lavoslava Ružičke 25,40000 Čakovec,Martina Žerjav Srša J.bajkovca 113,40000 Savska Ves,Zdravko Novak Cvjetna 4,40000 Strahoninec,Ivan Kalamari Benkovec 30,40000 Mala Subotica,Ana Maria Babić V.nazora 16a,40000 Lopatinec,Damir Babić V.nazora 16a,40000 Lopatinec,Danijela Filipović Glavna 3,40000 Sivica,Dragan Hrustek Rade Končara 23a,40000 Mali Mihaljevec,Đurđica Kovačić Vladimira Nazora 44,40000 Lopatinec,Jelena Vadas Josipa Slavenskog 3,40323 Draškovec,Dino Marciuš Slakovec 106,40000 Slakovec,Ana Đud Poljska 5,40000 Čakovec,Dubravka Pintarić Dunajska 46,40313 Sveti Martin Na Muri,Melani Vidović Glavna 8,40000 Celine,Ivana Vincetič Črečan 34,40000 Črečan,Zdenka Jožić Josipa Bajkovca 131,40000 Savska Ves,Nada Slamek Ograda 5,40315 Vratišinec,Marija Vrtarić Marof 20,40315 Gornji Kraljevec,Kristijan Petran Pretetinec 205,40000 Pretetinec</derivirana_varijabla>
  </DomainObject.Predmet.StrankaWithAdress>
  <DomainObject.Predmet.StrankaWithAdressOIB>
    <izvorni_sadrzaj>Mirjana Tkalec, OIB 15908994886, Marof 7,40315 Gornji Kraljevec,Klodija Mesarić, OIB 74034758803, Vladimira Nazora 56,40000 Lopatinec,Renato Treska, OIB 91090954685, Pretetinec 188,40000 Pretetinec,Božidar Žvorc, OIB 03470609972, Čehovec 151,40323 Čehovec,Dubravko Keresteš, OIB 05564464952, Andrije Kačića-Miošića 8a,40000 Čakovec,Nada Šarić, OIB 70292213618, Silvije Strahimira Kranjčevića 10,40000 Čakovec,Lidija Novak, OIB 87771590668, Donji Zebanec 10,40313 Donji Zebanec,Slavko Vidović, OIB 01188695357, Ivana Gorana Kovačića 49,40000 Mihovljan,Gorazd Črep, OIB 02354095445, Vinka Žganca 4,40000 Orehovica,Svjetlana Okreša, OIB 18312867355, Nikole Tesle 27,40000 Pribislavec,Ana Zadravec, OIB 00322024376, Čakovečka 17,40000 Sivica,Silvester Bernat, OIB 12105501746, Josipa Slavenskog 54,40000 Ivanovec,Kristina Janković, OIB 91280290013, Alojzija Stepinca 29,40000 Mala Subotica,Jasminka Tušek, OIB 78938377335, Školska 37,40000 Novo Selo Rok,Spomenka Rob, OIB 17427531753, Zasadbreg 27a,40000 Zasadbreg,Suzana Škreb, OIB 53823170654, Ulica Lavoslava Ružičke 25,40000 Čakovec,Martina Žerjav Srša, OIB 99880655801, J.bajkovca 113,40000 Savska Ves,Zdravko Novak, OIB 43391148310, Cvjetna 4,40000 Strahoninec,Ivan Kalamari, OIB 57849365825, Benkovec 30,40000 Mala Subotica,Ana Maria Babić, OIB 07794259400, V.nazora 16a,40000 Lopatinec,Damir Babić, OIB 81089353284, V.nazora 16a,40000 Lopatinec,Danijela Filipović, OIB 88385051030, Glavna 3,40000 Sivica,Dragan Hrustek, OIB 73613174145, Rade Končara 23a,40000 Mali Mihaljevec,Đurđica Kovačić, OIB 97868505669, Vladimira Nazora 44,40000 Lopatinec,Jelena Vadas, OIB 18360541040, Josipa Slavenskog 3,40323 Draškovec,Dino Marciuš, OIB 51098386326, Slakovec 106,40000 Slakovec,Ana Đud, OIB 37921980678, Poljska 5,40000 Čakovec,Dubravka Pintarić, OIB 63221003551, Dunajska 46,40313 Sveti Martin Na Muri,Melani Vidović, OIB 73523056765, Glavna 8,40000 Celine,Ivana Vincetič, OIB 49078194326, Črečan 34,40000 Črečan,Zdenka Jožić, OIB 64883443495, Josipa Bajkovca 131,40000 Savska Ves,Nada Slamek, OIB 16295169732, Ograda 5,40315 Vratišinec,Marija Vrtarić, OIB 26046425879, Marof 20,40315 Gornji Kraljevec,Kristijan Petran, OIB 73572951256, Pretetinec 205,40000 Pretetinec</izvorni_sadrzaj>
    <derivirana_varijabla naziv="DomainObject.Predmet.StrankaWithAdressOIB_1">Mirjana Tkalec, OIB 15908994886, Marof 7,40315 Gornji Kraljevec,Klodija Mesarić, OIB 74034758803, Vladimira Nazora 56,40000 Lopatinec,Renato Treska, OIB 91090954685, Pretetinec 188,40000 Pretetinec,Božidar Žvorc, OIB 03470609972, Čehovec 151,40323 Čehovec,Dubravko Keresteš, OIB 05564464952, Andrije Kačića-Miošića 8a,40000 Čakovec,Nada Šarić, OIB 70292213618, Silvije Strahimira Kranjčevića 10,40000 Čakovec,Lidija Novak, OIB 87771590668, Donji Zebanec 10,40313 Donji Zebanec,Slavko Vidović, OIB 01188695357, Ivana Gorana Kovačića 49,40000 Mihovljan,Gorazd Črep, OIB 02354095445, Vinka Žganca 4,40000 Orehovica,Svjetlana Okreša, OIB 18312867355, Nikole Tesle 27,40000 Pribislavec,Ana Zadravec, OIB 00322024376, Čakovečka 17,40000 Sivica,Silvester Bernat, OIB 12105501746, Josipa Slavenskog 54,40000 Ivanovec,Kristina Janković, OIB 91280290013, Alojzija Stepinca 29,40000 Mala Subotica,Jasminka Tušek, OIB 78938377335, Školska 37,40000 Novo Selo Rok,Spomenka Rob, OIB 17427531753, Zasadbreg 27a,40000 Zasadbreg,Suzana Škreb, OIB 53823170654, Ulica Lavoslava Ružičke 25,40000 Čakovec,Martina Žerjav Srša, OIB 99880655801, J.bajkovca 113,40000 Savska Ves,Zdravko Novak, OIB 43391148310, Cvjetna 4,40000 Strahoninec,Ivan Kalamari, OIB 57849365825, Benkovec 30,40000 Mala Subotica,Ana Maria Babić, OIB 07794259400, V.nazora 16a,40000 Lopatinec,Damir Babić, OIB 81089353284, V.nazora 16a,40000 Lopatinec,Danijela Filipović, OIB 88385051030, Glavna 3,40000 Sivica,Dragan Hrustek, OIB 73613174145, Rade Končara 23a,40000 Mali Mihaljevec,Đurđica Kovačić, OIB 97868505669, Vladimira Nazora 44,40000 Lopatinec,Jelena Vadas, OIB 18360541040, Josipa Slavenskog 3,40323 Draškovec,Dino Marciuš, OIB 51098386326, Slakovec 106,40000 Slakovec,Ana Đud, OIB 37921980678, Poljska 5,40000 Čakovec,Dubravka Pintarić, OIB 63221003551, Dunajska 46,40313 Sveti Martin Na Muri,Melani Vidović, OIB 73523056765, Glavna 8,40000 Celine,Ivana Vincetič, OIB 49078194326, Črečan 34,40000 Črečan,Zdenka Jožić, OIB 64883443495, Josipa Bajkovca 131,40000 Savska Ves,Nada Slamek, OIB 16295169732, Ograda 5,40315 Vratišinec,Marija Vrtarić, OIB 26046425879, Marof 20,40315 Gornji Kraljevec,Kristijan Petran, OIB 73572951256, Pretetinec 205,40000 Pretetinec</derivirana_varijabla>
  </DomainObject.Predmet.StrankaWithAdressOIB>
  <DomainObject.Predmet.StrankaNazivFormated>
    <izvorni_sadrzaj>Mirjana Tkalec,Klodija Mesarić,Renato Treska,Božidar Žvorc,Dubravko Keresteš,Nada Šarić,Lidija Novak,Slavko Vidović,Gorazd Črep,Svjetlana Okreša,Ana Zadravec,Silvester Bernat,Kristina Janković,Jasminka Tušek,Spomenka Rob,Suzana Škreb,Martina Žerjav Srša,Zdravko Novak,Ivan Kalamari,Ana Maria Babić,Damir Babić,Danijela Filipović,Dragan Hrustek,Đurđica Kovačić,Jelena Vadas,Dino Marciuš,Ana Đud,Dubravka Pintarić,Melani Vidović,Ivana Vincetič,Zdenka Jožić,Nada Slamek,Marija Vrtarić,Kristijan Petran</izvorni_sadrzaj>
    <derivirana_varijabla naziv="DomainObject.Predmet.StrankaNazivFormated_1">Mirjana Tkalec,Klodija Mesarić,Renato Treska,Božidar Žvorc,Dubravko Keresteš,Nada Šarić,Lidija Novak,Slavko Vidović,Gorazd Črep,Svjetlana Okreša,Ana Zadravec,Silvester Bernat,Kristina Janković,Jasminka Tušek,Spomenka Rob,Suzana Škreb,Martina Žerjav Srša,Zdravko Novak,Ivan Kalamari,Ana Maria Babić,Damir Babić,Danijela Filipović,Dragan Hrustek,Đurđica Kovačić,Jelena Vadas,Dino Marciuš,Ana Đud,Dubravka Pintarić,Melani Vidović,Ivana Vincetič,Zdenka Jožić,Nada Slamek,Marija Vrtarić,Kristijan Petran</derivirana_varijabla>
  </DomainObject.Predmet.StrankaNazivFormated>
  <DomainObject.Predmet.StrankaNazivFormatedOIB>
    <izvorni_sadrzaj>Mirjana Tkalec, OIB 15908994886,Klodija Mesarić, OIB 74034758803,Renato Treska, OIB 91090954685,Božidar Žvorc, OIB 03470609972,Dubravko Keresteš, OIB 05564464952,Nada Šarić, OIB 70292213618,Lidija Novak, OIB 87771590668,Slavko Vidović, OIB 01188695357,Gorazd Črep, OIB 02354095445,Svjetlana Okreša, OIB 18312867355,Ana Zadravec, OIB 00322024376,Silvester Bernat, OIB 12105501746,Kristina Janković, OIB 91280290013,Jasminka Tušek, OIB 78938377335,Spomenka Rob, OIB 17427531753,Suzana Škreb, OIB 53823170654,Martina Žerjav Srša, OIB 99880655801,Zdravko Novak, OIB 43391148310,Ivan Kalamari, OIB 57849365825,Ana Maria Babić, OIB 07794259400,Damir Babić, OIB 81089353284,Danijela Filipović, OIB 88385051030,Dragan Hrustek, OIB 73613174145,Đurđica Kovačić, OIB 97868505669,Jelena Vadas, OIB 18360541040,Dino Marciuš, OIB 51098386326,Ana Đud, OIB 37921980678,Dubravka Pintarić, OIB 63221003551,Melani Vidović, OIB 73523056765,Ivana Vincetič, OIB 49078194326,Zdenka Jožić, OIB 64883443495,Nada Slamek, OIB 16295169732,Marija Vrtarić, OIB 26046425879,Kristijan Petran, OIB 73572951256</izvorni_sadrzaj>
    <derivirana_varijabla naziv="DomainObject.Predmet.StrankaNazivFormatedOIB_1">Mirjana Tkalec, OIB 15908994886,Klodija Mesarić, OIB 74034758803,Renato Treska, OIB 91090954685,Božidar Žvorc, OIB 03470609972,Dubravko Keresteš, OIB 05564464952,Nada Šarić, OIB 70292213618,Lidija Novak, OIB 87771590668,Slavko Vidović, OIB 01188695357,Gorazd Črep, OIB 02354095445,Svjetlana Okreša, OIB 18312867355,Ana Zadravec, OIB 00322024376,Silvester Bernat, OIB 12105501746,Kristina Janković, OIB 91280290013,Jasminka Tušek, OIB 78938377335,Spomenka Rob, OIB 17427531753,Suzana Škreb, OIB 53823170654,Martina Žerjav Srša, OIB 99880655801,Zdravko Novak, OIB 43391148310,Ivan Kalamari, OIB 57849365825,Ana Maria Babić, OIB 07794259400,Damir Babić, OIB 81089353284,Danijela Filipović, OIB 88385051030,Dragan Hrustek, OIB 73613174145,Đurđica Kovačić, OIB 97868505669,Jelena Vadas, OIB 18360541040,Dino Marciuš, OIB 51098386326,Ana Đud, OIB 37921980678,Dubravka Pintarić, OIB 63221003551,Melani Vidović, OIB 73523056765,Ivana Vincetič, OIB 49078194326,Zdenka Jožić, OIB 64883443495,Nada Slamek, OIB 16295169732,Marija Vrtarić, OIB 26046425879,Kristijan Petran, OIB 73572951256</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Mirjana Tkalec zastupane po punomoćniku Sindikat grafičke i nakladničke djelatnosti Hrvatske</item>
      <item>Klodija Mesarić zastupane po punomoćniku Sindikat grafičke i nakladničke djelatnosti Hrvatske</item>
      <item>Renato Treska zastupanog po punomoćniku Sindikat grafičke i nakladničke djelatnosti Hrvatske</item>
      <item>Božidar Žvorc zastupanog po punomoćniku Sindikat grafičke i nakladničke djelatnosti Hrvatske</item>
      <item>Dubravko Keresteš zastupanog po punomoćniku Sindikat grafičke i nakladničke djelatnosti Hrvatske</item>
      <item>Nada Šarić zastupane po punomoćniku Sindikat grafičke i nakladničke djelatnosti Hrvatske</item>
      <item>Lidija Novak zastupane po punomoćniku Sindikat grafičke i nakladničke djelatnosti Hrvatske</item>
      <item>Slavko Vidović zastupanog po punomoćniku Sindikat grafičke i nakladničke djelatnosti Hrvatske</item>
      <item>Gorazd Črep zastupanog po punomoćniku Sindikat grafičke i nakladničke djelatnosti Hrvatske</item>
      <item>Svjetlana Okreša zastupane po punomoćniku Sindikat grafičke i nakladničke djelatnosti Hrvatske</item>
      <item>Ana Zadravec zastupane po punomoćniku Sindikat grafičke i nakladničke djelatnosti Hrvatske</item>
      <item>Silvester Bernat zastupanog po punomoćniku Sindikat grafičke i nakladničke djelatnosti Hrvatske</item>
      <item>Kristina Janković zastupane po punomoćniku Sindikat grafičke i nakladničke djelatnosti Hrvatske</item>
      <item>Jasminka Tušek zastupane po punomoćniku Sindikat grafičke i nakladničke djelatnosti Hrvatske</item>
      <item>Spomenka Rob zastupane po punomoćniku Sindikat grafičke i nakladničke djelatnosti Hrvatske</item>
      <item>Suzana Škreb zastupane po punomoćniku Sindikat grafičke i nakladničke djelatnosti Hrvatske</item>
      <item>Martina Žerjav Srša zastupane po punomoćniku Sindikat grafičke i nakladničke djelatnosti Hrvatske</item>
      <item>Zdravko Novak zastupanog po punomoćniku Sindikat grafičke i nakladničke djelatnosti Hrvatske</item>
      <item>Ivan Kalamari zastupanog po punomoćniku Sindikat grafičke i nakladničke djelatnosti Hrvatske</item>
      <item>Ana Maria Babić zastupane po punomoćniku Sindikat grafičke i nakladničke djelatnosti Hrvatske</item>
      <item>Damir Babić zastupanog po punomoćniku Sindikat grafičke i nakladničke djelatnosti Hrvatske</item>
      <item>Danijela Filipović zastupane po punomoćniku Sindikat grafičke i nakladničke djelatnosti Hrvatske</item>
      <item>Dragan Hrustek zastupanog po punomoćniku Sindikat grafičke i nakladničke djelatnosti Hrvatske</item>
      <item>Đurđica Kovačić zastupane po punomoćniku Sindikat grafičke i nakladničke djelatnosti Hrvatske</item>
      <item>Jelena Vadas zastupane po punomoćniku Sindikat grafičke i nakladničke djelatnosti Hrvatske</item>
      <item>Dino Marciuš zastupanog po punomoćniku Sindikat grafičke i nakladničke djelatnosti Hrvatske</item>
      <item>Ana Đud zastupane po punomoćniku Sindikat grafičke i nakladničke djelatnosti Hrvatske</item>
      <item>Dubravka Pintarić zastupane po punomoćniku Sindikat grafičke i nakladničke djelatnosti Hrvatske</item>
      <item>Melani Vidović zastupane po punomoćniku Sindikat grafičke i nakladničke djelatnosti Hrvatske</item>
      <item>Ivana Vincetič zastupane po punomoćniku Sindikat grafičke i nakladničke djelatnosti Hrvatske</item>
      <item>Zdenka Jožić zastupane po punomoćniku Sindikat grafičke i nakladničke djelatnosti Hrvatske</item>
      <item>Nada Slamek zastupane po punomoćniku Sindikat grafičke i nakladničke djelatnosti Hrvatske</item>
      <item>Marija Vrtarić zastupane po punomoćniku Sindikat grafičke i nakladničke djelatnosti Hrvatske</item>
      <item>Kristijan Petran zastupanog po punomoćniku Sindikat grafičke i nakladničke djelatnosti Hrvatske</item>
    </izvorni_sadrzaj>
    <derivirana_varijabla naziv="DomainObject.Predmet.StrankaListFormated_1">
      <item>Mirjana Tkalec zastupane po punomoćniku Sindikat grafičke i nakladničke djelatnosti Hrvatske</item>
      <item>Klodija Mesarić zastupane po punomoćniku Sindikat grafičke i nakladničke djelatnosti Hrvatske</item>
      <item>Renato Treska zastupanog po punomoćniku Sindikat grafičke i nakladničke djelatnosti Hrvatske</item>
      <item>Božidar Žvorc zastupanog po punomoćniku Sindikat grafičke i nakladničke djelatnosti Hrvatske</item>
      <item>Dubravko Keresteš zastupanog po punomoćniku Sindikat grafičke i nakladničke djelatnosti Hrvatske</item>
      <item>Nada Šarić zastupane po punomoćniku Sindikat grafičke i nakladničke djelatnosti Hrvatske</item>
      <item>Lidija Novak zastupane po punomoćniku Sindikat grafičke i nakladničke djelatnosti Hrvatske</item>
      <item>Slavko Vidović zastupanog po punomoćniku Sindikat grafičke i nakladničke djelatnosti Hrvatske</item>
      <item>Gorazd Črep zastupanog po punomoćniku Sindikat grafičke i nakladničke djelatnosti Hrvatske</item>
      <item>Svjetlana Okreša zastupane po punomoćniku Sindikat grafičke i nakladničke djelatnosti Hrvatske</item>
      <item>Ana Zadravec zastupane po punomoćniku Sindikat grafičke i nakladničke djelatnosti Hrvatske</item>
      <item>Silvester Bernat zastupanog po punomoćniku Sindikat grafičke i nakladničke djelatnosti Hrvatske</item>
      <item>Kristina Janković zastupane po punomoćniku Sindikat grafičke i nakladničke djelatnosti Hrvatske</item>
      <item>Jasminka Tušek zastupane po punomoćniku Sindikat grafičke i nakladničke djelatnosti Hrvatske</item>
      <item>Spomenka Rob zastupane po punomoćniku Sindikat grafičke i nakladničke djelatnosti Hrvatske</item>
      <item>Suzana Škreb zastupane po punomoćniku Sindikat grafičke i nakladničke djelatnosti Hrvatske</item>
      <item>Martina Žerjav Srša zastupane po punomoćniku Sindikat grafičke i nakladničke djelatnosti Hrvatske</item>
      <item>Zdravko Novak zastupanog po punomoćniku Sindikat grafičke i nakladničke djelatnosti Hrvatske</item>
      <item>Ivan Kalamari zastupanog po punomoćniku Sindikat grafičke i nakladničke djelatnosti Hrvatske</item>
      <item>Ana Maria Babić zastupane po punomoćniku Sindikat grafičke i nakladničke djelatnosti Hrvatske</item>
      <item>Damir Babić zastupanog po punomoćniku Sindikat grafičke i nakladničke djelatnosti Hrvatske</item>
      <item>Danijela Filipović zastupane po punomoćniku Sindikat grafičke i nakladničke djelatnosti Hrvatske</item>
      <item>Dragan Hrustek zastupanog po punomoćniku Sindikat grafičke i nakladničke djelatnosti Hrvatske</item>
      <item>Đurđica Kovačić zastupane po punomoćniku Sindikat grafičke i nakladničke djelatnosti Hrvatske</item>
      <item>Jelena Vadas zastupane po punomoćniku Sindikat grafičke i nakladničke djelatnosti Hrvatske</item>
      <item>Dino Marciuš zastupanog po punomoćniku Sindikat grafičke i nakladničke djelatnosti Hrvatske</item>
      <item>Ana Đud zastupane po punomoćniku Sindikat grafičke i nakladničke djelatnosti Hrvatske</item>
      <item>Dubravka Pintarić zastupane po punomoćniku Sindikat grafičke i nakladničke djelatnosti Hrvatske</item>
      <item>Melani Vidović zastupane po punomoćniku Sindikat grafičke i nakladničke djelatnosti Hrvatske</item>
      <item>Ivana Vincetič zastupane po punomoćniku Sindikat grafičke i nakladničke djelatnosti Hrvatske</item>
      <item>Zdenka Jožić zastupane po punomoćniku Sindikat grafičke i nakladničke djelatnosti Hrvatske</item>
      <item>Nada Slamek zastupane po punomoćniku Sindikat grafičke i nakladničke djelatnosti Hrvatske</item>
      <item>Marija Vrtarić zastupane po punomoćniku Sindikat grafičke i nakladničke djelatnosti Hrvatske</item>
      <item>Kristijan Petran zastupanog po punomoćniku Sindikat grafičke i nakladničke djelatnosti Hrvatske</item>
    </derivirana_varijabla>
  </DomainObject.Predmet.StrankaListFormated>
  <DomainObject.Predmet.StrankaListFormatedOIB>
    <izvorni_sadrzaj>
      <item>Mirjana Tkalec, OIB 15908994886 zastupane po punomoćniku Sindikat grafičke i nakladničke djelatnosti Hrvatske</item>
      <item>Klodija Mesarić, OIB 74034758803 zastupane po punomoćniku Sindikat grafičke i nakladničke djelatnosti Hrvatske</item>
      <item>Renato Treska, OIB 91090954685 zastupanog po punomoćniku Sindikat grafičke i nakladničke djelatnosti Hrvatske</item>
      <item>Božidar Žvorc, OIB 03470609972 zastupanog po punomoćniku Sindikat grafičke i nakladničke djelatnosti Hrvatske</item>
      <item>Dubravko Keresteš, OIB 05564464952 zastupanog po punomoćniku Sindikat grafičke i nakladničke djelatnosti Hrvatske</item>
      <item>Nada Šarić, OIB 70292213618 zastupane po punomoćniku Sindikat grafičke i nakladničke djelatnosti Hrvatske</item>
      <item>Lidija Novak, OIB 87771590668 zastupane po punomoćniku Sindikat grafičke i nakladničke djelatnosti Hrvatske</item>
      <item>Slavko Vidović, OIB 01188695357 zastupanog po punomoćniku Sindikat grafičke i nakladničke djelatnosti Hrvatske</item>
      <item>Gorazd Črep, OIB 02354095445 zastupanog po punomoćniku Sindikat grafičke i nakladničke djelatnosti Hrvatske</item>
      <item>Svjetlana Okreša, OIB 18312867355 zastupane po punomoćniku Sindikat grafičke i nakladničke djelatnosti Hrvatske</item>
      <item>Ana Zadravec, OIB 00322024376 zastupane po punomoćniku Sindikat grafičke i nakladničke djelatnosti Hrvatske</item>
      <item>Silvester Bernat, OIB 12105501746 zastupanog po punomoćniku Sindikat grafičke i nakladničke djelatnosti Hrvatske</item>
      <item>Kristina Janković, OIB 91280290013 zastupane po punomoćniku Sindikat grafičke i nakladničke djelatnosti Hrvatske</item>
      <item>Jasminka Tušek, OIB 78938377335 zastupane po punomoćniku Sindikat grafičke i nakladničke djelatnosti Hrvatske</item>
      <item>Spomenka Rob, OIB 17427531753 zastupane po punomoćniku Sindikat grafičke i nakladničke djelatnosti Hrvatske</item>
      <item>Suzana Škreb, OIB 53823170654 zastupane po punomoćniku Sindikat grafičke i nakladničke djelatnosti Hrvatske</item>
      <item>Martina Žerjav Srša, OIB 99880655801 zastupane po punomoćniku Sindikat grafičke i nakladničke djelatnosti Hrvatske</item>
      <item>Zdravko Novak, OIB 43391148310 zastupanog po punomoćniku Sindikat grafičke i nakladničke djelatnosti Hrvatske</item>
      <item>Ivan Kalamari, OIB 57849365825 zastupanog po punomoćniku Sindikat grafičke i nakladničke djelatnosti Hrvatske</item>
      <item>Ana Maria Babić, OIB 07794259400 zastupane po punomoćniku Sindikat grafičke i nakladničke djelatnosti Hrvatske</item>
      <item>Damir Babić, OIB 81089353284 zastupanog po punomoćniku Sindikat grafičke i nakladničke djelatnosti Hrvatske</item>
      <item>Danijela Filipović, OIB 88385051030 zastupane po punomoćniku Sindikat grafičke i nakladničke djelatnosti Hrvatske</item>
      <item>Dragan Hrustek, OIB 73613174145 zastupanog po punomoćniku Sindikat grafičke i nakladničke djelatnosti Hrvatske</item>
      <item>Đurđica Kovačić, OIB 97868505669 zastupane po punomoćniku Sindikat grafičke i nakladničke djelatnosti Hrvatske</item>
      <item>Jelena Vadas, OIB 18360541040 zastupane po punomoćniku Sindikat grafičke i nakladničke djelatnosti Hrvatske</item>
      <item>Dino Marciuš, OIB 51098386326 zastupanog po punomoćniku Sindikat grafičke i nakladničke djelatnosti Hrvatske</item>
      <item>Ana Đud, OIB 37921980678 zastupane po punomoćniku Sindikat grafičke i nakladničke djelatnosti Hrvatske</item>
      <item>Dubravka Pintarić, OIB 63221003551 zastupane po punomoćniku Sindikat grafičke i nakladničke djelatnosti Hrvatske</item>
      <item>Melani Vidović, OIB 73523056765 zastupane po punomoćniku Sindikat grafičke i nakladničke djelatnosti Hrvatske</item>
      <item>Ivana Vincetič, OIB 49078194326 zastupane po punomoćniku Sindikat grafičke i nakladničke djelatnosti Hrvatske</item>
      <item>Zdenka Jožić, OIB 64883443495 zastupane po punomoćniku Sindikat grafičke i nakladničke djelatnosti Hrvatske</item>
      <item>Nada Slamek, OIB 16295169732 zastupane po punomoćniku Sindikat grafičke i nakladničke djelatnosti Hrvatske</item>
      <item>Marija Vrtarić, OIB 26046425879 zastupane po punomoćniku Sindikat grafičke i nakladničke djelatnosti Hrvatske</item>
      <item>Kristijan Petran, OIB 73572951256 zastupanog po punomoćniku Sindikat grafičke i nakladničke djelatnosti Hrvatske</item>
    </izvorni_sadrzaj>
    <derivirana_varijabla naziv="DomainObject.Predmet.StrankaListFormatedOIB_1">
      <item>Mirjana Tkalec, OIB 15908994886 zastupane po punomoćniku Sindikat grafičke i nakladničke djelatnosti Hrvatske</item>
      <item>Klodija Mesarić, OIB 74034758803 zastupane po punomoćniku Sindikat grafičke i nakladničke djelatnosti Hrvatske</item>
      <item>Renato Treska, OIB 91090954685 zastupanog po punomoćniku Sindikat grafičke i nakladničke djelatnosti Hrvatske</item>
      <item>Božidar Žvorc, OIB 03470609972 zastupanog po punomoćniku Sindikat grafičke i nakladničke djelatnosti Hrvatske</item>
      <item>Dubravko Keresteš, OIB 05564464952 zastupanog po punomoćniku Sindikat grafičke i nakladničke djelatnosti Hrvatske</item>
      <item>Nada Šarić, OIB 70292213618 zastupane po punomoćniku Sindikat grafičke i nakladničke djelatnosti Hrvatske</item>
      <item>Lidija Novak, OIB 87771590668 zastupane po punomoćniku Sindikat grafičke i nakladničke djelatnosti Hrvatske</item>
      <item>Slavko Vidović, OIB 01188695357 zastupanog po punomoćniku Sindikat grafičke i nakladničke djelatnosti Hrvatske</item>
      <item>Gorazd Črep, OIB 02354095445 zastupanog po punomoćniku Sindikat grafičke i nakladničke djelatnosti Hrvatske</item>
      <item>Svjetlana Okreša, OIB 18312867355 zastupane po punomoćniku Sindikat grafičke i nakladničke djelatnosti Hrvatske</item>
      <item>Ana Zadravec, OIB 00322024376 zastupane po punomoćniku Sindikat grafičke i nakladničke djelatnosti Hrvatske</item>
      <item>Silvester Bernat, OIB 12105501746 zastupanog po punomoćniku Sindikat grafičke i nakladničke djelatnosti Hrvatske</item>
      <item>Kristina Janković, OIB 91280290013 zastupane po punomoćniku Sindikat grafičke i nakladničke djelatnosti Hrvatske</item>
      <item>Jasminka Tušek, OIB 78938377335 zastupane po punomoćniku Sindikat grafičke i nakladničke djelatnosti Hrvatske</item>
      <item>Spomenka Rob, OIB 17427531753 zastupane po punomoćniku Sindikat grafičke i nakladničke djelatnosti Hrvatske</item>
      <item>Suzana Škreb, OIB 53823170654 zastupane po punomoćniku Sindikat grafičke i nakladničke djelatnosti Hrvatske</item>
      <item>Martina Žerjav Srša, OIB 99880655801 zastupane po punomoćniku Sindikat grafičke i nakladničke djelatnosti Hrvatske</item>
      <item>Zdravko Novak, OIB 43391148310 zastupanog po punomoćniku Sindikat grafičke i nakladničke djelatnosti Hrvatske</item>
      <item>Ivan Kalamari, OIB 57849365825 zastupanog po punomoćniku Sindikat grafičke i nakladničke djelatnosti Hrvatske</item>
      <item>Ana Maria Babić, OIB 07794259400 zastupane po punomoćniku Sindikat grafičke i nakladničke djelatnosti Hrvatske</item>
      <item>Damir Babić, OIB 81089353284 zastupanog po punomoćniku Sindikat grafičke i nakladničke djelatnosti Hrvatske</item>
      <item>Danijela Filipović, OIB 88385051030 zastupane po punomoćniku Sindikat grafičke i nakladničke djelatnosti Hrvatske</item>
      <item>Dragan Hrustek, OIB 73613174145 zastupanog po punomoćniku Sindikat grafičke i nakladničke djelatnosti Hrvatske</item>
      <item>Đurđica Kovačić, OIB 97868505669 zastupane po punomoćniku Sindikat grafičke i nakladničke djelatnosti Hrvatske</item>
      <item>Jelena Vadas, OIB 18360541040 zastupane po punomoćniku Sindikat grafičke i nakladničke djelatnosti Hrvatske</item>
      <item>Dino Marciuš, OIB 51098386326 zastupanog po punomoćniku Sindikat grafičke i nakladničke djelatnosti Hrvatske</item>
      <item>Ana Đud, OIB 37921980678 zastupane po punomoćniku Sindikat grafičke i nakladničke djelatnosti Hrvatske</item>
      <item>Dubravka Pintarić, OIB 63221003551 zastupane po punomoćniku Sindikat grafičke i nakladničke djelatnosti Hrvatske</item>
      <item>Melani Vidović, OIB 73523056765 zastupane po punomoćniku Sindikat grafičke i nakladničke djelatnosti Hrvatske</item>
      <item>Ivana Vincetič, OIB 49078194326 zastupane po punomoćniku Sindikat grafičke i nakladničke djelatnosti Hrvatske</item>
      <item>Zdenka Jožić, OIB 64883443495 zastupane po punomoćniku Sindikat grafičke i nakladničke djelatnosti Hrvatske</item>
      <item>Nada Slamek, OIB 16295169732 zastupane po punomoćniku Sindikat grafičke i nakladničke djelatnosti Hrvatske</item>
      <item>Marija Vrtarić, OIB 26046425879 zastupane po punomoćniku Sindikat grafičke i nakladničke djelatnosti Hrvatske</item>
      <item>Kristijan Petran, OIB 73572951256 zastupanog po punomoćniku Sindikat grafičke i nakladničke djelatnosti Hrvatske</item>
    </derivirana_varijabla>
  </DomainObject.Predmet.StrankaListFormatedOIB>
  <DomainObject.Predmet.StrankaListFormatedWithAdress>
    <izvorni_sadrzaj>
      <item>Mirjana Tkalec, Marof 7, 40315 Gornji Kraljevec zastupane po punomoćniku Sindikat grafičke i nakladničke djelatnosti Hrvatske</item>
      <item>Klodija Mesarić, Vladimira Nazora 56, 40000 Lopatinec zastupane po punomoćniku Sindikat grafičke i nakladničke djelatnosti Hrvatske</item>
      <item>Renato Treska, Pretetinec 188, 40000 Pretetinec zastupanog po punomoćniku Sindikat grafičke i nakladničke djelatnosti Hrvatske</item>
      <item>Božidar Žvorc, Čehovec 151, 40323 Čehovec zastupanog po punomoćniku Sindikat grafičke i nakladničke djelatnosti Hrvatske</item>
      <item>Dubravko Keresteš, Andrije Kačića-Miošića 8a, 40000 Čakovec zastupanog po punomoćniku Sindikat grafičke i nakladničke djelatnosti Hrvatske</item>
      <item>Nada Šarić, Silvije Strahimira Kranjčevića 10, 40000 Čakovec zastupane po punomoćniku Sindikat grafičke i nakladničke djelatnosti Hrvatske</item>
      <item>Lidija Novak, Donji Zebanec 10, 40313 Donji Zebanec zastupane po punomoćniku Sindikat grafičke i nakladničke djelatnosti Hrvatske</item>
      <item>Slavko Vidović, Ivana Gorana Kovačića 49, 40000 Mihovljan zastupanog po punomoćniku Sindikat grafičke i nakladničke djelatnosti Hrvatske</item>
      <item>Gorazd Črep, Vinka Žganca 4, 40000 Orehovica zastupanog po punomoćniku Sindikat grafičke i nakladničke djelatnosti Hrvatske</item>
      <item>Svjetlana Okreša, Nikole Tesle 27, 40000 Pribislavec zastupane po punomoćniku Sindikat grafičke i nakladničke djelatnosti Hrvatske</item>
      <item>Ana Zadravec, Čakovečka 17, 40000 Sivica zastupane po punomoćniku Sindikat grafičke i nakladničke djelatnosti Hrvatske</item>
      <item>Silvester Bernat, Josipa Slavenskog 54, 40000 Ivanovec zastupanog po punomoćniku Sindikat grafičke i nakladničke djelatnosti Hrvatske</item>
      <item>Kristina Janković, Alojzija Stepinca 29, 40000 Mala Subotica zastupane po punomoćniku Sindikat grafičke i nakladničke djelatnosti Hrvatske</item>
      <item>Jasminka Tušek, Školska 37, 40000 Novo Selo Rok zastupane po punomoćniku Sindikat grafičke i nakladničke djelatnosti Hrvatske</item>
      <item>Spomenka Rob, Zasadbreg 27a, 40000 Zasadbreg zastupane po punomoćniku Sindikat grafičke i nakladničke djelatnosti Hrvatske</item>
      <item>Suzana Škreb, Ulica Lavoslava Ružičke 25, 40000 Čakovec zastupane po punomoćniku Sindikat grafičke i nakladničke djelatnosti Hrvatske</item>
      <item>Martina Žerjav Srša, J.bajkovca 113, 40000 Savska Ves zastupane po punomoćniku Sindikat grafičke i nakladničke djelatnosti Hrvatske</item>
      <item>Zdravko Novak, Cvjetna 4, 40000 Strahoninec zastupanog po punomoćniku Sindikat grafičke i nakladničke djelatnosti Hrvatske</item>
      <item>Ivan Kalamari, Benkovec 30, 40000 Mala Subotica zastupanog po punomoćniku Sindikat grafičke i nakladničke djelatnosti Hrvatske</item>
      <item>Ana Maria Babić, V.nazora 16a, 40000 Lopatinec zastupane po punomoćniku Sindikat grafičke i nakladničke djelatnosti Hrvatske</item>
      <item>Damir Babić, V.nazora 16a, 40000 Lopatinec zastupanog po punomoćniku Sindikat grafičke i nakladničke djelatnosti Hrvatske</item>
      <item>Danijela Filipović, Glavna 3, 40000 Sivica zastupane po punomoćniku Sindikat grafičke i nakladničke djelatnosti Hrvatske</item>
      <item>Dragan Hrustek, Rade Končara 23a, 40000 Mali Mihaljevec zastupanog po punomoćniku Sindikat grafičke i nakladničke djelatnosti Hrvatske</item>
      <item>Đurđica Kovačić, Vladimira Nazora 44, 40000 Lopatinec zastupane po punomoćniku Sindikat grafičke i nakladničke djelatnosti Hrvatske</item>
      <item>Jelena Vadas, Josipa Slavenskog 3, 40323 Draškovec zastupane po punomoćniku Sindikat grafičke i nakladničke djelatnosti Hrvatske</item>
      <item>Dino Marciuš, Slakovec 106, 40000 Slakovec zastupanog po punomoćniku Sindikat grafičke i nakladničke djelatnosti Hrvatske</item>
      <item>Ana Đud, Poljska 5, 40000 Čakovec zastupane po punomoćniku Sindikat grafičke i nakladničke djelatnosti Hrvatske</item>
      <item>Dubravka Pintarić, Dunajska 46, 40313 Sveti Martin Na Muri zastupane po punomoćniku Sindikat grafičke i nakladničke djelatnosti Hrvatske</item>
      <item>Melani Vidović, Glavna 8, 40000 Celine zastupane po punomoćniku Sindikat grafičke i nakladničke djelatnosti Hrvatske</item>
      <item>Ivana Vincetič, Črečan 34, 40000 Črečan zastupane po punomoćniku Sindikat grafičke i nakladničke djelatnosti Hrvatske</item>
      <item>Zdenka Jožić, Josipa Bajkovca 131, 40000 Savska Ves zastupane po punomoćniku Sindikat grafičke i nakladničke djelatnosti Hrvatske</item>
      <item>Nada Slamek, Ograda 5, 40315 Vratišinec zastupane po punomoćniku Sindikat grafičke i nakladničke djelatnosti Hrvatske</item>
      <item>Marija Vrtarić, Marof 20, 40315 Gornji Kraljevec zastupane po punomoćniku Sindikat grafičke i nakladničke djelatnosti Hrvatske</item>
      <item>Kristijan Petran, Pretetinec 205, 40000 Pretetinec zastupanog po punomoćniku Sindikat grafičke i nakladničke djelatnosti Hrvatske</item>
    </izvorni_sadrzaj>
    <derivirana_varijabla naziv="DomainObject.Predmet.StrankaListFormatedWithAdress_1">
      <item>Mirjana Tkalec, Marof 7, 40315 Gornji Kraljevec zastupane po punomoćniku Sindikat grafičke i nakladničke djelatnosti Hrvatske</item>
      <item>Klodija Mesarić, Vladimira Nazora 56, 40000 Lopatinec zastupane po punomoćniku Sindikat grafičke i nakladničke djelatnosti Hrvatske</item>
      <item>Renato Treska, Pretetinec 188, 40000 Pretetinec zastupanog po punomoćniku Sindikat grafičke i nakladničke djelatnosti Hrvatske</item>
      <item>Božidar Žvorc, Čehovec 151, 40323 Čehovec zastupanog po punomoćniku Sindikat grafičke i nakladničke djelatnosti Hrvatske</item>
      <item>Dubravko Keresteš, Andrije Kačića-Miošića 8a, 40000 Čakovec zastupanog po punomoćniku Sindikat grafičke i nakladničke djelatnosti Hrvatske</item>
      <item>Nada Šarić, Silvije Strahimira Kranjčevića 10, 40000 Čakovec zastupane po punomoćniku Sindikat grafičke i nakladničke djelatnosti Hrvatske</item>
      <item>Lidija Novak, Donji Zebanec 10, 40313 Donji Zebanec zastupane po punomoćniku Sindikat grafičke i nakladničke djelatnosti Hrvatske</item>
      <item>Slavko Vidović, Ivana Gorana Kovačića 49, 40000 Mihovljan zastupanog po punomoćniku Sindikat grafičke i nakladničke djelatnosti Hrvatske</item>
      <item>Gorazd Črep, Vinka Žganca 4, 40000 Orehovica zastupanog po punomoćniku Sindikat grafičke i nakladničke djelatnosti Hrvatske</item>
      <item>Svjetlana Okreša, Nikole Tesle 27, 40000 Pribislavec zastupane po punomoćniku Sindikat grafičke i nakladničke djelatnosti Hrvatske</item>
      <item>Ana Zadravec, Čakovečka 17, 40000 Sivica zastupane po punomoćniku Sindikat grafičke i nakladničke djelatnosti Hrvatske</item>
      <item>Silvester Bernat, Josipa Slavenskog 54, 40000 Ivanovec zastupanog po punomoćniku Sindikat grafičke i nakladničke djelatnosti Hrvatske</item>
      <item>Kristina Janković, Alojzija Stepinca 29, 40000 Mala Subotica zastupane po punomoćniku Sindikat grafičke i nakladničke djelatnosti Hrvatske</item>
      <item>Jasminka Tušek, Školska 37, 40000 Novo Selo Rok zastupane po punomoćniku Sindikat grafičke i nakladničke djelatnosti Hrvatske</item>
      <item>Spomenka Rob, Zasadbreg 27a, 40000 Zasadbreg zastupane po punomoćniku Sindikat grafičke i nakladničke djelatnosti Hrvatske</item>
      <item>Suzana Škreb, Ulica Lavoslava Ružičke 25, 40000 Čakovec zastupane po punomoćniku Sindikat grafičke i nakladničke djelatnosti Hrvatske</item>
      <item>Martina Žerjav Srša, J.bajkovca 113, 40000 Savska Ves zastupane po punomoćniku Sindikat grafičke i nakladničke djelatnosti Hrvatske</item>
      <item>Zdravko Novak, Cvjetna 4, 40000 Strahoninec zastupanog po punomoćniku Sindikat grafičke i nakladničke djelatnosti Hrvatske</item>
      <item>Ivan Kalamari, Benkovec 30, 40000 Mala Subotica zastupanog po punomoćniku Sindikat grafičke i nakladničke djelatnosti Hrvatske</item>
      <item>Ana Maria Babić, V.nazora 16a, 40000 Lopatinec zastupane po punomoćniku Sindikat grafičke i nakladničke djelatnosti Hrvatske</item>
      <item>Damir Babić, V.nazora 16a, 40000 Lopatinec zastupanog po punomoćniku Sindikat grafičke i nakladničke djelatnosti Hrvatske</item>
      <item>Danijela Filipović, Glavna 3, 40000 Sivica zastupane po punomoćniku Sindikat grafičke i nakladničke djelatnosti Hrvatske</item>
      <item>Dragan Hrustek, Rade Končara 23a, 40000 Mali Mihaljevec zastupanog po punomoćniku Sindikat grafičke i nakladničke djelatnosti Hrvatske</item>
      <item>Đurđica Kovačić, Vladimira Nazora 44, 40000 Lopatinec zastupane po punomoćniku Sindikat grafičke i nakladničke djelatnosti Hrvatske</item>
      <item>Jelena Vadas, Josipa Slavenskog 3, 40323 Draškovec zastupane po punomoćniku Sindikat grafičke i nakladničke djelatnosti Hrvatske</item>
      <item>Dino Marciuš, Slakovec 106, 40000 Slakovec zastupanog po punomoćniku Sindikat grafičke i nakladničke djelatnosti Hrvatske</item>
      <item>Ana Đud, Poljska 5, 40000 Čakovec zastupane po punomoćniku Sindikat grafičke i nakladničke djelatnosti Hrvatske</item>
      <item>Dubravka Pintarić, Dunajska 46, 40313 Sveti Martin Na Muri zastupane po punomoćniku Sindikat grafičke i nakladničke djelatnosti Hrvatske</item>
      <item>Melani Vidović, Glavna 8, 40000 Celine zastupane po punomoćniku Sindikat grafičke i nakladničke djelatnosti Hrvatske</item>
      <item>Ivana Vincetič, Črečan 34, 40000 Črečan zastupane po punomoćniku Sindikat grafičke i nakladničke djelatnosti Hrvatske</item>
      <item>Zdenka Jožić, Josipa Bajkovca 131, 40000 Savska Ves zastupane po punomoćniku Sindikat grafičke i nakladničke djelatnosti Hrvatske</item>
      <item>Nada Slamek, Ograda 5, 40315 Vratišinec zastupane po punomoćniku Sindikat grafičke i nakladničke djelatnosti Hrvatske</item>
      <item>Marija Vrtarić, Marof 20, 40315 Gornji Kraljevec zastupane po punomoćniku Sindikat grafičke i nakladničke djelatnosti Hrvatske</item>
      <item>Kristijan Petran, Pretetinec 205, 40000 Pretetinec zastupanog po punomoćniku Sindikat grafičke i nakladničke djelatnosti Hrvatske</item>
    </derivirana_varijabla>
  </DomainObject.Predmet.StrankaListFormatedWithAdress>
  <DomainObject.Predmet.StrankaListFormatedWithAdressOIB>
    <izvorni_sadrzaj>
      <item>Mirjana Tkalec, OIB 15908994886, Marof 7, 40315 Gornji Kraljevec zastupane po punomoćniku Sindikat grafičke i nakladničke djelatnosti Hrvatske</item>
      <item>Klodija Mesarić, OIB 74034758803, Vladimira Nazora 56, 40000 Lopatinec zastupane po punomoćniku Sindikat grafičke i nakladničke djelatnosti Hrvatske</item>
      <item>Renato Treska, OIB 91090954685, Pretetinec 188, 40000 Pretetinec zastupanog po punomoćniku Sindikat grafičke i nakladničke djelatnosti Hrvatske</item>
      <item>Božidar Žvorc, OIB 03470609972, Čehovec 151, 40323 Čehovec zastupanog po punomoćniku Sindikat grafičke i nakladničke djelatnosti Hrvatske</item>
      <item>Dubravko Keresteš, OIB 05564464952, Andrije Kačića-Miošića 8a, 40000 Čakovec zastupanog po punomoćniku Sindikat grafičke i nakladničke djelatnosti Hrvatske</item>
      <item>Nada Šarić, OIB 70292213618, Silvije Strahimira Kranjčevića 10, 40000 Čakovec zastupane po punomoćniku Sindikat grafičke i nakladničke djelatnosti Hrvatske</item>
      <item>Lidija Novak, OIB 87771590668, Donji Zebanec 10, 40313 Donji Zebanec zastupane po punomoćniku Sindikat grafičke i nakladničke djelatnosti Hrvatske</item>
      <item>Slavko Vidović, OIB 01188695357, Ivana Gorana Kovačića 49, 40000 Mihovljan zastupanog po punomoćniku Sindikat grafičke i nakladničke djelatnosti Hrvatske</item>
      <item>Gorazd Črep, OIB 02354095445, Vinka Žganca 4, 40000 Orehovica zastupanog po punomoćniku Sindikat grafičke i nakladničke djelatnosti Hrvatske</item>
      <item>Svjetlana Okreša, OIB 18312867355, Nikole Tesle 27, 40000 Pribislavec zastupane po punomoćniku Sindikat grafičke i nakladničke djelatnosti Hrvatske</item>
      <item>Ana Zadravec, OIB 00322024376, Čakovečka 17, 40000 Sivica zastupane po punomoćniku Sindikat grafičke i nakladničke djelatnosti Hrvatske</item>
      <item>Silvester Bernat, OIB 12105501746, Josipa Slavenskog 54, 40000 Ivanovec zastupanog po punomoćniku Sindikat grafičke i nakladničke djelatnosti Hrvatske</item>
      <item>Kristina Janković, OIB 91280290013, Alojzija Stepinca 29, 40000 Mala Subotica zastupane po punomoćniku Sindikat grafičke i nakladničke djelatnosti Hrvatske</item>
      <item>Jasminka Tušek, OIB 78938377335, Školska 37, 40000 Novo Selo Rok zastupane po punomoćniku Sindikat grafičke i nakladničke djelatnosti Hrvatske</item>
      <item>Spomenka Rob, OIB 17427531753, Zasadbreg 27a, 40000 Zasadbreg zastupane po punomoćniku Sindikat grafičke i nakladničke djelatnosti Hrvatske</item>
      <item>Suzana Škreb, OIB 53823170654, Ulica Lavoslava Ružičke 25, 40000 Čakovec zastupane po punomoćniku Sindikat grafičke i nakladničke djelatnosti Hrvatske</item>
      <item>Martina Žerjav Srša, OIB 99880655801, J.bajkovca 113, 40000 Savska Ves zastupane po punomoćniku Sindikat grafičke i nakladničke djelatnosti Hrvatske</item>
      <item>Zdravko Novak, OIB 43391148310, Cvjetna 4, 40000 Strahoninec zastupanog po punomoćniku Sindikat grafičke i nakladničke djelatnosti Hrvatske</item>
      <item>Ivan Kalamari, OIB 57849365825, Benkovec 30, 40000 Mala Subotica zastupanog po punomoćniku Sindikat grafičke i nakladničke djelatnosti Hrvatske</item>
      <item>Ana Maria Babić, OIB 07794259400, V.nazora 16a, 40000 Lopatinec zastupane po punomoćniku Sindikat grafičke i nakladničke djelatnosti Hrvatske</item>
      <item>Damir Babić, OIB 81089353284, V.nazora 16a, 40000 Lopatinec zastupanog po punomoćniku Sindikat grafičke i nakladničke djelatnosti Hrvatske</item>
      <item>Danijela Filipović, OIB 88385051030, Glavna 3, 40000 Sivica zastupane po punomoćniku Sindikat grafičke i nakladničke djelatnosti Hrvatske</item>
      <item>Dragan Hrustek, OIB 73613174145, Rade Končara 23a, 40000 Mali Mihaljevec zastupanog po punomoćniku Sindikat grafičke i nakladničke djelatnosti Hrvatske</item>
      <item>Đurđica Kovačić, OIB 97868505669, Vladimira Nazora 44, 40000 Lopatinec zastupane po punomoćniku Sindikat grafičke i nakladničke djelatnosti Hrvatske</item>
      <item>Jelena Vadas, OIB 18360541040, Josipa Slavenskog 3, 40323 Draškovec zastupane po punomoćniku Sindikat grafičke i nakladničke djelatnosti Hrvatske</item>
      <item>Dino Marciuš, OIB 51098386326, Slakovec 106, 40000 Slakovec zastupanog po punomoćniku Sindikat grafičke i nakladničke djelatnosti Hrvatske</item>
      <item>Ana Đud, OIB 37921980678, Poljska 5, 40000 Čakovec zastupane po punomoćniku Sindikat grafičke i nakladničke djelatnosti Hrvatske</item>
      <item>Dubravka Pintarić, OIB 63221003551, Dunajska 46, 40313 Sveti Martin Na Muri zastupane po punomoćniku Sindikat grafičke i nakladničke djelatnosti Hrvatske</item>
      <item>Melani Vidović, OIB 73523056765, Glavna 8, 40000 Celine zastupane po punomoćniku Sindikat grafičke i nakladničke djelatnosti Hrvatske</item>
      <item>Ivana Vincetič, OIB 49078194326, Črečan 34, 40000 Črečan zastupane po punomoćniku Sindikat grafičke i nakladničke djelatnosti Hrvatske</item>
      <item>Zdenka Jožić, OIB 64883443495, Josipa Bajkovca 131, 40000 Savska Ves zastupane po punomoćniku Sindikat grafičke i nakladničke djelatnosti Hrvatske</item>
      <item>Nada Slamek, OIB 16295169732, Ograda 5, 40315 Vratišinec zastupane po punomoćniku Sindikat grafičke i nakladničke djelatnosti Hrvatske</item>
      <item>Marija Vrtarić, OIB 26046425879, Marof 20, 40315 Gornji Kraljevec zastupane po punomoćniku Sindikat grafičke i nakladničke djelatnosti Hrvatske</item>
      <item>Kristijan Petran, OIB 73572951256, Pretetinec 205, 40000 Pretetinec zastupanog po punomoćniku Sindikat grafičke i nakladničke djelatnosti Hrvatske</item>
    </izvorni_sadrzaj>
    <derivirana_varijabla naziv="DomainObject.Predmet.StrankaListFormatedWithAdressOIB_1">
      <item>Mirjana Tkalec, OIB 15908994886, Marof 7, 40315 Gornji Kraljevec zastupane po punomoćniku Sindikat grafičke i nakladničke djelatnosti Hrvatske</item>
      <item>Klodija Mesarić, OIB 74034758803, Vladimira Nazora 56, 40000 Lopatinec zastupane po punomoćniku Sindikat grafičke i nakladničke djelatnosti Hrvatske</item>
      <item>Renato Treska, OIB 91090954685, Pretetinec 188, 40000 Pretetinec zastupanog po punomoćniku Sindikat grafičke i nakladničke djelatnosti Hrvatske</item>
      <item>Božidar Žvorc, OIB 03470609972, Čehovec 151, 40323 Čehovec zastupanog po punomoćniku Sindikat grafičke i nakladničke djelatnosti Hrvatske</item>
      <item>Dubravko Keresteš, OIB 05564464952, Andrije Kačića-Miošića 8a, 40000 Čakovec zastupanog po punomoćniku Sindikat grafičke i nakladničke djelatnosti Hrvatske</item>
      <item>Nada Šarić, OIB 70292213618, Silvije Strahimira Kranjčevića 10, 40000 Čakovec zastupane po punomoćniku Sindikat grafičke i nakladničke djelatnosti Hrvatske</item>
      <item>Lidija Novak, OIB 87771590668, Donji Zebanec 10, 40313 Donji Zebanec zastupane po punomoćniku Sindikat grafičke i nakladničke djelatnosti Hrvatske</item>
      <item>Slavko Vidović, OIB 01188695357, Ivana Gorana Kovačića 49, 40000 Mihovljan zastupanog po punomoćniku Sindikat grafičke i nakladničke djelatnosti Hrvatske</item>
      <item>Gorazd Črep, OIB 02354095445, Vinka Žganca 4, 40000 Orehovica zastupanog po punomoćniku Sindikat grafičke i nakladničke djelatnosti Hrvatske</item>
      <item>Svjetlana Okreša, OIB 18312867355, Nikole Tesle 27, 40000 Pribislavec zastupane po punomoćniku Sindikat grafičke i nakladničke djelatnosti Hrvatske</item>
      <item>Ana Zadravec, OIB 00322024376, Čakovečka 17, 40000 Sivica zastupane po punomoćniku Sindikat grafičke i nakladničke djelatnosti Hrvatske</item>
      <item>Silvester Bernat, OIB 12105501746, Josipa Slavenskog 54, 40000 Ivanovec zastupanog po punomoćniku Sindikat grafičke i nakladničke djelatnosti Hrvatske</item>
      <item>Kristina Janković, OIB 91280290013, Alojzija Stepinca 29, 40000 Mala Subotica zastupane po punomoćniku Sindikat grafičke i nakladničke djelatnosti Hrvatske</item>
      <item>Jasminka Tušek, OIB 78938377335, Školska 37, 40000 Novo Selo Rok zastupane po punomoćniku Sindikat grafičke i nakladničke djelatnosti Hrvatske</item>
      <item>Spomenka Rob, OIB 17427531753, Zasadbreg 27a, 40000 Zasadbreg zastupane po punomoćniku Sindikat grafičke i nakladničke djelatnosti Hrvatske</item>
      <item>Suzana Škreb, OIB 53823170654, Ulica Lavoslava Ružičke 25, 40000 Čakovec zastupane po punomoćniku Sindikat grafičke i nakladničke djelatnosti Hrvatske</item>
      <item>Martina Žerjav Srša, OIB 99880655801, J.bajkovca 113, 40000 Savska Ves zastupane po punomoćniku Sindikat grafičke i nakladničke djelatnosti Hrvatske</item>
      <item>Zdravko Novak, OIB 43391148310, Cvjetna 4, 40000 Strahoninec zastupanog po punomoćniku Sindikat grafičke i nakladničke djelatnosti Hrvatske</item>
      <item>Ivan Kalamari, OIB 57849365825, Benkovec 30, 40000 Mala Subotica zastupanog po punomoćniku Sindikat grafičke i nakladničke djelatnosti Hrvatske</item>
      <item>Ana Maria Babić, OIB 07794259400, V.nazora 16a, 40000 Lopatinec zastupane po punomoćniku Sindikat grafičke i nakladničke djelatnosti Hrvatske</item>
      <item>Damir Babić, OIB 81089353284, V.nazora 16a, 40000 Lopatinec zastupanog po punomoćniku Sindikat grafičke i nakladničke djelatnosti Hrvatske</item>
      <item>Danijela Filipović, OIB 88385051030, Glavna 3, 40000 Sivica zastupane po punomoćniku Sindikat grafičke i nakladničke djelatnosti Hrvatske</item>
      <item>Dragan Hrustek, OIB 73613174145, Rade Končara 23a, 40000 Mali Mihaljevec zastupanog po punomoćniku Sindikat grafičke i nakladničke djelatnosti Hrvatske</item>
      <item>Đurđica Kovačić, OIB 97868505669, Vladimira Nazora 44, 40000 Lopatinec zastupane po punomoćniku Sindikat grafičke i nakladničke djelatnosti Hrvatske</item>
      <item>Jelena Vadas, OIB 18360541040, Josipa Slavenskog 3, 40323 Draškovec zastupane po punomoćniku Sindikat grafičke i nakladničke djelatnosti Hrvatske</item>
      <item>Dino Marciuš, OIB 51098386326, Slakovec 106, 40000 Slakovec zastupanog po punomoćniku Sindikat grafičke i nakladničke djelatnosti Hrvatske</item>
      <item>Ana Đud, OIB 37921980678, Poljska 5, 40000 Čakovec zastupane po punomoćniku Sindikat grafičke i nakladničke djelatnosti Hrvatske</item>
      <item>Dubravka Pintarić, OIB 63221003551, Dunajska 46, 40313 Sveti Martin Na Muri zastupane po punomoćniku Sindikat grafičke i nakladničke djelatnosti Hrvatske</item>
      <item>Melani Vidović, OIB 73523056765, Glavna 8, 40000 Celine zastupane po punomoćniku Sindikat grafičke i nakladničke djelatnosti Hrvatske</item>
      <item>Ivana Vincetič, OIB 49078194326, Črečan 34, 40000 Črečan zastupane po punomoćniku Sindikat grafičke i nakladničke djelatnosti Hrvatske</item>
      <item>Zdenka Jožić, OIB 64883443495, Josipa Bajkovca 131, 40000 Savska Ves zastupane po punomoćniku Sindikat grafičke i nakladničke djelatnosti Hrvatske</item>
      <item>Nada Slamek, OIB 16295169732, Ograda 5, 40315 Vratišinec zastupane po punomoćniku Sindikat grafičke i nakladničke djelatnosti Hrvatske</item>
      <item>Marija Vrtarić, OIB 26046425879, Marof 20, 40315 Gornji Kraljevec zastupane po punomoćniku Sindikat grafičke i nakladničke djelatnosti Hrvatske</item>
      <item>Kristijan Petran, OIB 73572951256, Pretetinec 205, 40000 Pretetinec zastupanog po punomoćniku Sindikat grafičke i nakladničke djelatnosti Hrvatske</item>
    </derivirana_varijabla>
  </DomainObject.Predmet.StrankaListFormatedWithAdressOIB>
  <DomainObject.Predmet.StrankaListNazivFormated>
    <izvorni_sadrzaj>
      <item>Mirjana Tkalec</item>
      <item>Klodija Mesarić</item>
      <item>Renato Treska</item>
      <item>Božidar Žvorc</item>
      <item>Dubravko Keresteš</item>
      <item>Nada Šarić</item>
      <item>Lidija Novak</item>
      <item>Slavko Vidović</item>
      <item>Gorazd Črep</item>
      <item>Svjetlana Okreša</item>
      <item>Ana Zadravec</item>
      <item>Silvester Bernat</item>
      <item>Kristina Janković</item>
      <item>Jasminka Tušek</item>
      <item>Spomenka Rob</item>
      <item>Suzana Škreb</item>
      <item>Martina Žerjav Srša</item>
      <item>Zdravko Novak</item>
      <item>Ivan Kalamari</item>
      <item>Ana Maria Babić</item>
      <item>Damir Babić</item>
      <item>Danijela Filipović</item>
      <item>Dragan Hrustek</item>
      <item>Đurđica Kovačić</item>
      <item>Jelena Vadas</item>
      <item>Dino Marciuš</item>
      <item>Ana Đud</item>
      <item>Dubravka Pintarić</item>
      <item>Melani Vidović</item>
      <item>Ivana Vincetič</item>
      <item>Zdenka Jožić</item>
      <item>Nada Slamek</item>
      <item>Marija Vrtarić</item>
      <item>Kristijan Petran</item>
    </izvorni_sadrzaj>
    <derivirana_varijabla naziv="DomainObject.Predmet.StrankaListNazivFormated_1">
      <item>Mirjana Tkalec</item>
      <item>Klodija Mesarić</item>
      <item>Renato Treska</item>
      <item>Božidar Žvorc</item>
      <item>Dubravko Keresteš</item>
      <item>Nada Šarić</item>
      <item>Lidija Novak</item>
      <item>Slavko Vidović</item>
      <item>Gorazd Črep</item>
      <item>Svjetlana Okreša</item>
      <item>Ana Zadravec</item>
      <item>Silvester Bernat</item>
      <item>Kristina Janković</item>
      <item>Jasminka Tušek</item>
      <item>Spomenka Rob</item>
      <item>Suzana Škreb</item>
      <item>Martina Žerjav Srša</item>
      <item>Zdravko Novak</item>
      <item>Ivan Kalamari</item>
      <item>Ana Maria Babić</item>
      <item>Damir Babić</item>
      <item>Danijela Filipović</item>
      <item>Dragan Hrustek</item>
      <item>Đurđica Kovačić</item>
      <item>Jelena Vadas</item>
      <item>Dino Marciuš</item>
      <item>Ana Đud</item>
      <item>Dubravka Pintarić</item>
      <item>Melani Vidović</item>
      <item>Ivana Vincetič</item>
      <item>Zdenka Jožić</item>
      <item>Nada Slamek</item>
      <item>Marija Vrtarić</item>
      <item>Kristijan Petran</item>
    </derivirana_varijabla>
  </DomainObject.Predmet.StrankaListNazivFormated>
  <DomainObject.Predmet.StrankaListNazivFormatedOIB>
    <izvorni_sadrzaj>
      <item>Mirjana Tkalec, OIB 15908994886</item>
      <item>Klodija Mesarić, OIB 74034758803</item>
      <item>Renato Treska, OIB 91090954685</item>
      <item>Božidar Žvorc, OIB 03470609972</item>
      <item>Dubravko Keresteš, OIB 05564464952</item>
      <item>Nada Šarić, OIB 70292213618</item>
      <item>Lidija Novak, OIB 87771590668</item>
      <item>Slavko Vidović, OIB 01188695357</item>
      <item>Gorazd Črep, OIB 02354095445</item>
      <item>Svjetlana Okreša, OIB 18312867355</item>
      <item>Ana Zadravec, OIB 00322024376</item>
      <item>Silvester Bernat, OIB 12105501746</item>
      <item>Kristina Janković, OIB 91280290013</item>
      <item>Jasminka Tušek, OIB 78938377335</item>
      <item>Spomenka Rob, OIB 17427531753</item>
      <item>Suzana Škreb, OIB 53823170654</item>
      <item>Martina Žerjav Srša, OIB 99880655801</item>
      <item>Zdravko Novak, OIB 43391148310</item>
      <item>Ivan Kalamari, OIB 57849365825</item>
      <item>Ana Maria Babić, OIB 07794259400</item>
      <item>Damir Babić, OIB 81089353284</item>
      <item>Danijela Filipović, OIB 88385051030</item>
      <item>Dragan Hrustek, OIB 73613174145</item>
      <item>Đurđica Kovačić, OIB 97868505669</item>
      <item>Jelena Vadas, OIB 18360541040</item>
      <item>Dino Marciuš, OIB 51098386326</item>
      <item>Ana Đud, OIB 37921980678</item>
      <item>Dubravka Pintarić, OIB 63221003551</item>
      <item>Melani Vidović, OIB 73523056765</item>
      <item>Ivana Vincetič, OIB 49078194326</item>
      <item>Zdenka Jožić, OIB 64883443495</item>
      <item>Nada Slamek, OIB 16295169732</item>
      <item>Marija Vrtarić, OIB 26046425879</item>
      <item>Kristijan Petran, OIB 73572951256</item>
    </izvorni_sadrzaj>
    <derivirana_varijabla naziv="DomainObject.Predmet.StrankaListNazivFormatedOIB_1">
      <item>Mirjana Tkalec, OIB 15908994886</item>
      <item>Klodija Mesarić, OIB 74034758803</item>
      <item>Renato Treska, OIB 91090954685</item>
      <item>Božidar Žvorc, OIB 03470609972</item>
      <item>Dubravko Keresteš, OIB 05564464952</item>
      <item>Nada Šarić, OIB 70292213618</item>
      <item>Lidija Novak, OIB 87771590668</item>
      <item>Slavko Vidović, OIB 01188695357</item>
      <item>Gorazd Črep, OIB 02354095445</item>
      <item>Svjetlana Okreša, OIB 18312867355</item>
      <item>Ana Zadravec, OIB 00322024376</item>
      <item>Silvester Bernat, OIB 12105501746</item>
      <item>Kristina Janković, OIB 91280290013</item>
      <item>Jasminka Tušek, OIB 78938377335</item>
      <item>Spomenka Rob, OIB 17427531753</item>
      <item>Suzana Škreb, OIB 53823170654</item>
      <item>Martina Žerjav Srša, OIB 99880655801</item>
      <item>Zdravko Novak, OIB 43391148310</item>
      <item>Ivan Kalamari, OIB 57849365825</item>
      <item>Ana Maria Babić, OIB 07794259400</item>
      <item>Damir Babić, OIB 81089353284</item>
      <item>Danijela Filipović, OIB 88385051030</item>
      <item>Dragan Hrustek, OIB 73613174145</item>
      <item>Đurđica Kovačić, OIB 97868505669</item>
      <item>Jelena Vadas, OIB 18360541040</item>
      <item>Dino Marciuš, OIB 51098386326</item>
      <item>Ana Đud, OIB 37921980678</item>
      <item>Dubravka Pintarić, OIB 63221003551</item>
      <item>Melani Vidović, OIB 73523056765</item>
      <item>Ivana Vincetič, OIB 49078194326</item>
      <item>Zdenka Jožić, OIB 64883443495</item>
      <item>Nada Slamek, OIB 16295169732</item>
      <item>Marija Vrtarić, OIB 26046425879</item>
      <item>Kristijan Petran, OIB 73572951256</item>
    </derivirana_varijabla>
  </DomainObject.Predmet.StrankaListNazivFormatedOIB>
  <DomainObject.Predmet.ProtuStrankaListFormated>
    <izvorni_sadrzaj>
      <item>ZRINSKI dioničko društvo za grafičku i nakladničku djelatnost u stečaju zastupanog po punomoćniku Mirjana Ovčar</item>
    </izvorni_sadrzaj>
    <derivirana_varijabla naziv="DomainObject.Predmet.ProtuStrankaListFormated_1">
      <item>ZRINSKI dioničko društvo za grafičku i nakladničku djelatnost u stečaju zastupanog po punomoćniku Mirjana Ovčar</item>
    </derivirana_varijabla>
  </DomainObject.Predmet.ProtuStrankaListFormated>
  <DomainObject.Predmet.ProtuStrankaListFormatedOIB>
    <izvorni_sadrzaj>
      <item>ZRINSKI dioničko društvo za grafičku i nakladničku djelatnost u stečaju, OIB 38396277912 zastupanog po punomoćniku Mirjana Ovčar</item>
    </izvorni_sadrzaj>
    <derivirana_varijabla naziv="DomainObject.Predmet.ProtuStrankaListFormatedOIB_1">
      <item>ZRINSKI dioničko društvo za grafičku i nakladničku djelatnost u stečaju, OIB 38396277912 zastupanog po punomoćniku Mirjana Ovčar</item>
    </derivirana_varijabla>
  </DomainObject.Predmet.ProtuStrankaListFormatedOIB>
  <DomainObject.Predmet.ProtuStrankaListFormatedWithAdress>
    <izvorni_sadrzaj>
      <item>ZRINSKI dioničko društvo za grafičku i nakladničku djelatnost u stečaju, Dr. Ivana Novaka 13, 40000 Čakovec zastupanog po punomoćniku Mirjana Ovčar</item>
    </izvorni_sadrzaj>
    <derivirana_varijabla naziv="DomainObject.Predmet.ProtuStrankaListFormatedWithAdress_1">
      <item>ZRINSKI dioničko društvo za grafičku i nakladničku djelatnost u stečaju, Dr. Ivana Novaka 13, 40000 Čakovec zastupanog po punomoćniku Mirjana Ovčar</item>
    </derivirana_varijabla>
  </DomainObject.Predmet.ProtuStrankaListFormatedWithAdress>
  <DomainObject.Predmet.ProtuStrankaListFormatedWithAdressOIB>
    <izvorni_sadrzaj>
      <item>ZRINSKI dioničko društvo za grafičku i nakladničku djelatnost u stečaju, OIB 38396277912, Dr. Ivana Novaka 13, 40000 Čakovec zastupanog po punomoćniku Mirjana Ovčar</item>
    </izvorni_sadrzaj>
    <derivirana_varijabla naziv="DomainObject.Predmet.ProtuStrankaListFormatedWithAdressOIB_1">
      <item>ZRINSKI dioničko društvo za grafičku i nakladničku djelatnost u stečaju, OIB 38396277912, Dr. Ivana Novaka 13, 40000 Čakovec zastupanog po punomoćniku Mirjana Ovčar</item>
    </derivirana_varijabla>
  </DomainObject.Predmet.ProtuStrankaListFormatedWithAdressOIB>
  <DomainObject.Predmet.ProtuStrankaListNazivFormated>
    <izvorni_sadrzaj>
      <item>ZRINSKI dioničko društvo za grafičku i nakladničku djelatnost u stečaju</item>
    </izvorni_sadrzaj>
    <derivirana_varijabla naziv="DomainObject.Predmet.ProtuStrankaListNazivFormated_1">
      <item>ZRINSKI dioničko društvo za grafičku i nakladničku djelatnost u stečaju</item>
    </derivirana_varijabla>
  </DomainObject.Predmet.ProtuStrankaListNazivFormated>
  <DomainObject.Predmet.ProtuStrankaListNazivFormatedOIB>
    <izvorni_sadrzaj>
      <item>ZRINSKI dioničko društvo za grafičku i nakladničku djelatnost u stečaju, OIB 38396277912</item>
    </izvorni_sadrzaj>
    <derivirana_varijabla naziv="DomainObject.Predmet.ProtuStrankaListNazivFormatedOIB_1">
      <item>ZRINSKI dioničko društvo za grafičku i nakladničku djelatnost u stečaju, OIB 38396277912</item>
    </derivirana_varijabla>
  </DomainObject.Predmet.ProtuStrankaListNazivFormatedOIB>
  <DomainObject.Predmet.OstaliListFormated>
    <izvorni_sadrzaj>
      <item>Sindikat grafičke i nakladničke djelatnosti Hrvatske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punomoćnica sudionika u postupku ZRINSKI dioničko društvo za grafičku i nakladničku djelatnost u stečaju</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item>
      <item>Goran Gložinić</item>
      <item>ERSTE&amp;STEIERMÄRKISCHE BANKA dioničko društvo</item>
      <item>VELPAPIR d.o.o. za unutarnju i vanjsku trgovinu i usluge</item>
      <item>Mateja Mikić, Sindikat grafičke i nakladničke djelatnosti Hrvatske</item>
      <item>Županijsko državno odvjetništvo</item>
      <item>Financijska agencija (FINA)</item>
      <item>Karmen Barbarić</item>
      <item>PERGAMENT PROMET društvo s ograničenom odgovornošću za trgovinu</item>
      <item>Bojana Tadić</item>
    </izvorni_sadrzaj>
    <derivirana_varijabla naziv="DomainObject.Predmet.OstaliListFormated_1">
      <item>Sindikat grafičke i nakladničke djelatnosti Hrvatske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punomoćnica sudionika u postupku ZRINSKI dioničko društvo za grafičku i nakladničku djelatnost u stečaju</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item>
      <item>Goran Gložinić</item>
      <item>ERSTE&amp;STEIERMÄRKISCHE BANKA dioničko društvo</item>
      <item>VELPAPIR d.o.o. za unutarnju i vanjsku trgovinu i usluge</item>
      <item>Mateja Mikić, Sindikat grafičke i nakladničke djelatnosti Hrvatske</item>
      <item>Županijsko državno odvjetništvo</item>
      <item>Financijska agencija (FINA)</item>
      <item>Karmen Barbarić</item>
      <item>PERGAMENT PROMET društvo s ograničenom odgovornošću za trgovinu</item>
      <item>Bojana Tadić</item>
    </derivirana_varijabla>
  </DomainObject.Predmet.OstaliListFormated>
  <DomainObject.Predmet.OstaliListFormatedOIB>
    <izvorni_sadrzaj>
      <item>Sindikat grafičke i nakladničke djelatnosti Hrvatske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OIB 00088482161 punomoćnica sudionika u postupku ZRINSKI dioničko društvo za grafičku i nakladničku djelatnost u stečaju</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 OIB 04323472109</item>
      <item>Goran Gložinić, OIB 59634916573</item>
      <item>ERSTE&amp;STEIERMÄRKISCHE BANKA dioničko društvo, OIB 23057039320</item>
      <item>VELPAPIR d.o.o. za unutarnju i vanjsku trgovinu i usluge, OIB 01147434457</item>
      <item>Mateja Mikić, Sindikat grafičke i nakladničke djelatnosti Hrvatske</item>
      <item>Županijsko državno odvjetništvo</item>
      <item>Financijska agencija (FINA), OIB 85821130368</item>
      <item>Karmen Barbarić, OIB 95375262723</item>
      <item>PERGAMENT PROMET društvo s ograničenom odgovornošću za trgovinu, OIB 74005678616</item>
      <item>Bojana Tadić, OIB 46961682966</item>
    </izvorni_sadrzaj>
    <derivirana_varijabla naziv="DomainObject.Predmet.OstaliListFormatedOIB_1">
      <item>Sindikat grafičke i nakladničke djelatnosti Hrvatske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OIB 00088482161 punomoćnica sudionika u postupku ZRINSKI dioničko društvo za grafičku i nakladničku djelatnost u stečaju</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 OIB 04323472109</item>
      <item>Goran Gložinić, OIB 59634916573</item>
      <item>ERSTE&amp;STEIERMÄRKISCHE BANKA dioničko društvo, OIB 23057039320</item>
      <item>VELPAPIR d.o.o. za unutarnju i vanjsku trgovinu i usluge, OIB 01147434457</item>
      <item>Mateja Mikić, Sindikat grafičke i nakladničke djelatnosti Hrvatske</item>
      <item>Županijsko državno odvjetništvo</item>
      <item>Financijska agencija (FINA), OIB 85821130368</item>
      <item>Karmen Barbarić, OIB 95375262723</item>
      <item>PERGAMENT PROMET društvo s ograničenom odgovornošću za trgovinu, OIB 74005678616</item>
      <item>Bojana Tadić, OIB 46961682966</item>
    </derivirana_varijabla>
  </DomainObject.Predmet.OstaliListFormatedOIB>
  <DomainObject.Predmet.OstaliListFormatedWithAdress>
    <izvorni_sadrzaj>
      <item>Sindikat grafičke i nakladničke djelatnosti Hrvatske, Breščenskoga 4, 10000 Zagreb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Ulica Miroslava Magdalenića 2, 40000 Čakovec punomoćnica sudionika u postupku ZRINSKI dioničko društvo za grafičku i nakladničku djelatnost u stečaju</item>
      <item>Sudski registar</item>
      <item>Županijsko državno odvjetništvo</item>
      <item>Privredna banka Zagreb d.d., Radnička cesta 50, 10000 Zagreb</item>
      <item>Vladimir Halić, Glavna 13, 40000 Mala Subotica</item>
      <item>Policijska uprava Međimurska - PP Čakovec, Jakova Gotovca 7, 40000 Čakovec</item>
      <item>Porezna uprava - Područni ured Čakovec, O. Keršovanija 11, 40000 Čakovec</item>
      <item>Općinski sud u Čakovcu - zemljišnoknjižni odjel, R. Boškovića 18, 40000 Čakovec</item>
      <item>Lidija Lesar, Travnička 26, 40000 Čakovec</item>
      <item>Nevenka Golubić, Štefanec Marof 27, 42202 Trnovec</item>
      <item>Agencija za osiguranje radničkih tražbina, Frankopanska 11, 10000 Zagreb</item>
      <item>Goran Gložinić, Kapucinski trg 5/1, 42000 Varaždin</item>
      <item>ERSTE&amp;STEIERMÄRKISCHE BANKA dioničko društvo, Jadranski Trg 3/a, 51000 Rijeka</item>
      <item>VELPAPIR d.o.o. za unutarnju i vanjsku trgovinu i usluge, Kovinska 13, 10000 Zagreb</item>
      <item>Mateja Mikić, Sindikat grafičke i nakladničke djelatnosti Hrvatske</item>
      <item>Županijsko državno odvjetništvo</item>
      <item>Financijska agencija (FINA), Ulica grada Vukovara 70, 10000 Zagreb</item>
      <item>Karmen Barbarić, France Prešerna 11d, 40000 Čakovec</item>
      <item>PERGAMENT PROMET društvo s ograničenom odgovornošću za trgovinu, Samoborska cesta 145, 10000 Zagreb</item>
      <item>Bojana Tadić, Preradovićeva 18, 10000 Zagreb</item>
    </izvorni_sadrzaj>
    <derivirana_varijabla naziv="DomainObject.Predmet.OstaliListFormatedWithAdress_1">
      <item>Sindikat grafičke i nakladničke djelatnosti Hrvatske, Breščenskoga 4, 10000 Zagreb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Ulica Miroslava Magdalenića 2, 40000 Čakovec punomoćnica sudionika u postupku ZRINSKI dioničko društvo za grafičku i nakladničku djelatnost u stečaju</item>
      <item>Sudski registar</item>
      <item>Županijsko državno odvjetništvo</item>
      <item>Privredna banka Zagreb d.d., Radnička cesta 50, 10000 Zagreb</item>
      <item>Vladimir Halić, Glavna 13, 40000 Mala Subotica</item>
      <item>Policijska uprava Međimurska - PP Čakovec, Jakova Gotovca 7, 40000 Čakovec</item>
      <item>Porezna uprava - Područni ured Čakovec, O. Keršovanija 11, 40000 Čakovec</item>
      <item>Općinski sud u Čakovcu - zemljišnoknjižni odjel, R. Boškovića 18, 40000 Čakovec</item>
      <item>Lidija Lesar, Travnička 26, 40000 Čakovec</item>
      <item>Nevenka Golubić, Štefanec Marof 27, 42202 Trnovec</item>
      <item>Agencija za osiguranje radničkih tražbina, Frankopanska 11, 10000 Zagreb</item>
      <item>Goran Gložinić, Kapucinski trg 5/1, 42000 Varaždin</item>
      <item>ERSTE&amp;STEIERMÄRKISCHE BANKA dioničko društvo, Jadranski Trg 3/a, 51000 Rijeka</item>
      <item>VELPAPIR d.o.o. za unutarnju i vanjsku trgovinu i usluge, Kovinska 13, 10000 Zagreb</item>
      <item>Mateja Mikić, Sindikat grafičke i nakladničke djelatnosti Hrvatske</item>
      <item>Županijsko državno odvjetništvo</item>
      <item>Financijska agencija (FINA), Ulica grada Vukovara 70, 10000 Zagreb</item>
      <item>Karmen Barbarić, France Prešerna 11d, 40000 Čakovec</item>
      <item>PERGAMENT PROMET društvo s ograničenom odgovornošću za trgovinu, Samoborska cesta 145, 10000 Zagreb</item>
      <item>Bojana Tadić, Preradovićeva 18, 10000 Zagreb</item>
    </derivirana_varijabla>
  </DomainObject.Predmet.OstaliListFormatedWithAdress>
  <DomainObject.Predmet.OstaliListFormatedWithAdressOIB>
    <izvorni_sadrzaj>
      <item>Sindikat grafičke i nakladničke djelatnosti Hrvatske, Breščenskoga 4, 10000 Zagreb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OIB 00088482161, Ulica Miroslava Magdalenića 2, 40000 Čakovec punomoćnica sudionika u postupku ZRINSKI dioničko društvo za grafičku i nakladničku djelatnost u stečaju</item>
      <item>Sudski registar</item>
      <item>Županijsko državno odvjetništvo</item>
      <item>Privredna banka Zagreb d.d., Radnička cesta 50, 10000 Zagreb</item>
      <item>Vladimir Halić, Glavna 13, 40000 Mala Subotica</item>
      <item>Policijska uprava Međimurska - PP Čakovec, Jakova Gotovca 7, 40000 Čakovec</item>
      <item>Porezna uprava - Područni ured Čakovec, O. Keršovanija 11, 40000 Čakovec</item>
      <item>Općinski sud u Čakovcu - zemljišnoknjižni odjel, R. Boškovića 18, 40000 Čakovec</item>
      <item>Lidija Lesar, Travnička 26, 40000 Čakovec</item>
      <item>Nevenka Golubić, Štefanec Marof 27, 42202 Trnovec</item>
      <item>Agencija za osiguranje radničkih tražbina, OIB 04323472109, Frankopanska 11, 10000 Zagreb</item>
      <item>Goran Gložinić, OIB 59634916573, Kapucinski trg 5/1, 42000 Varaždin</item>
      <item>ERSTE&amp;STEIERMÄRKISCHE BANKA dioničko društvo, OIB 23057039320, Jadranski Trg 3/a, 51000 Rijeka</item>
      <item>VELPAPIR d.o.o. za unutarnju i vanjsku trgovinu i usluge, OIB 01147434457, Kovinska 13, 10000 Zagreb</item>
      <item>Mateja Mikić, Sindikat grafičke i nakladničke djelatnosti Hrvatske</item>
      <item>Županijsko državno odvjetništvo</item>
      <item>Financijska agencija (FINA), OIB 85821130368, Ulica grada Vukovara 70, 10000 Zagreb</item>
      <item>Karmen Barbarić, OIB 95375262723, France Prešerna 11d, 40000 Čakovec</item>
      <item>PERGAMENT PROMET društvo s ograničenom odgovornošću za trgovinu, OIB 74005678616, Samoborska cesta 145, 10000 Zagreb</item>
      <item>Bojana Tadić, OIB 46961682966, Preradovićeva 18, 10000 Zagreb</item>
    </izvorni_sadrzaj>
    <derivirana_varijabla naziv="DomainObject.Predmet.OstaliListFormatedWithAdressOIB_1">
      <item>Sindikat grafičke i nakladničke djelatnosti Hrvatske, Breščenskoga 4, 10000 Zagreb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OIB 00088482161, Ulica Miroslava Magdalenića 2, 40000 Čakovec punomoćnica sudionika u postupku ZRINSKI dioničko društvo za grafičku i nakladničku djelatnost u stečaju</item>
      <item>Sudski registar</item>
      <item>Županijsko državno odvjetništvo</item>
      <item>Privredna banka Zagreb d.d., Radnička cesta 50, 10000 Zagreb</item>
      <item>Vladimir Halić, Glavna 13, 40000 Mala Subotica</item>
      <item>Policijska uprava Međimurska - PP Čakovec, Jakova Gotovca 7, 40000 Čakovec</item>
      <item>Porezna uprava - Područni ured Čakovec, O. Keršovanija 11, 40000 Čakovec</item>
      <item>Općinski sud u Čakovcu - zemljišnoknjižni odjel, R. Boškovića 18, 40000 Čakovec</item>
      <item>Lidija Lesar, Travnička 26, 40000 Čakovec</item>
      <item>Nevenka Golubić, Štefanec Marof 27, 42202 Trnovec</item>
      <item>Agencija za osiguranje radničkih tražbina, OIB 04323472109, Frankopanska 11, 10000 Zagreb</item>
      <item>Goran Gložinić, OIB 59634916573, Kapucinski trg 5/1, 42000 Varaždin</item>
      <item>ERSTE&amp;STEIERMÄRKISCHE BANKA dioničko društvo, OIB 23057039320, Jadranski Trg 3/a, 51000 Rijeka</item>
      <item>VELPAPIR d.o.o. za unutarnju i vanjsku trgovinu i usluge, OIB 01147434457, Kovinska 13, 10000 Zagreb</item>
      <item>Mateja Mikić, Sindikat grafičke i nakladničke djelatnosti Hrvatske</item>
      <item>Županijsko državno odvjetništvo</item>
      <item>Financijska agencija (FINA), OIB 85821130368, Ulica grada Vukovara 70, 10000 Zagreb</item>
      <item>Karmen Barbarić, OIB 95375262723, France Prešerna 11d, 40000 Čakovec</item>
      <item>PERGAMENT PROMET društvo s ograničenom odgovornošću za trgovinu, OIB 74005678616, Samoborska cesta 145, 10000 Zagreb</item>
      <item>Bojana Tadić, OIB 46961682966, Preradovićeva 18, 10000 Zagreb</item>
    </derivirana_varijabla>
  </DomainObject.Predmet.OstaliListFormatedWithAdressOIB>
  <DomainObject.Predmet.OstaliListNazivFormated>
    <izvorni_sadrzaj>
      <item>Sindikat grafičke i nakladničke djelatnosti Hrvatske</item>
      <item>Mirjana Ovčar</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item>
      <item>Goran Gložinić</item>
      <item>ERSTE&amp;STEIERMÄRKISCHE BANKA dioničko društvo</item>
      <item>VELPAPIR d.o.o. za unutarnju i vanjsku trgovinu i usluge</item>
      <item>Mateja Mikić, Sindikat grafičke i nakladničke djelatnosti Hrvatske</item>
      <item>Županijsko državno odvjetništvo</item>
      <item>Financijska agencija (FINA)</item>
      <item>Karmen Barbarić</item>
      <item>PERGAMENT PROMET društvo s ograničenom odgovornošću za trgovinu</item>
      <item>Bojana Tadić</item>
    </izvorni_sadrzaj>
    <derivirana_varijabla naziv="DomainObject.Predmet.OstaliListNazivFormated_1">
      <item>Sindikat grafičke i nakladničke djelatnosti Hrvatske</item>
      <item>Mirjana Ovčar</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item>
      <item>Goran Gložinić</item>
      <item>ERSTE&amp;STEIERMÄRKISCHE BANKA dioničko društvo</item>
      <item>VELPAPIR d.o.o. za unutarnju i vanjsku trgovinu i usluge</item>
      <item>Mateja Mikić, Sindikat grafičke i nakladničke djelatnosti Hrvatske</item>
      <item>Županijsko državno odvjetništvo</item>
      <item>Financijska agencija (FINA)</item>
      <item>Karmen Barbarić</item>
      <item>PERGAMENT PROMET društvo s ograničenom odgovornošću za trgovinu</item>
      <item>Bojana Tadić</item>
    </derivirana_varijabla>
  </DomainObject.Predmet.OstaliListNazivFormated>
  <DomainObject.Predmet.OstaliListNazivFormatedOIB>
    <izvorni_sadrzaj>
      <item>Sindikat grafičke i nakladničke djelatnosti Hrvatske</item>
      <item>Mirjana Ovčar, OIB 00088482161</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 OIB 04323472109</item>
      <item>Goran Gložinić, OIB 59634916573</item>
      <item>ERSTE&amp;STEIERMÄRKISCHE BANKA dioničko društvo, OIB 23057039320</item>
      <item>VELPAPIR d.o.o. za unutarnju i vanjsku trgovinu i usluge, OIB 01147434457</item>
      <item>Mateja Mikić, Sindikat grafičke i nakladničke djelatnosti Hrvatske</item>
      <item>Županijsko državno odvjetništvo</item>
      <item>Financijska agencija (FINA), OIB 85821130368</item>
      <item>Karmen Barbarić, OIB 95375262723</item>
      <item>PERGAMENT PROMET društvo s ograničenom odgovornošću za trgovinu, OIB 74005678616</item>
      <item>Bojana Tadić, OIB 46961682966</item>
    </izvorni_sadrzaj>
    <derivirana_varijabla naziv="DomainObject.Predmet.OstaliListNazivFormatedOIB_1">
      <item>Sindikat grafičke i nakladničke djelatnosti Hrvatske</item>
      <item>Mirjana Ovčar, OIB 00088482161</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 OIB 04323472109</item>
      <item>Goran Gložinić, OIB 59634916573</item>
      <item>ERSTE&amp;STEIERMÄRKISCHE BANKA dioničko društvo, OIB 23057039320</item>
      <item>VELPAPIR d.o.o. za unutarnju i vanjsku trgovinu i usluge, OIB 01147434457</item>
      <item>Mateja Mikić, Sindikat grafičke i nakladničke djelatnosti Hrvatske</item>
      <item>Županijsko državno odvjetništvo</item>
      <item>Financijska agencija (FINA), OIB 85821130368</item>
      <item>Karmen Barbarić, OIB 95375262723</item>
      <item>PERGAMENT PROMET društvo s ograničenom odgovornošću za trgovinu, OIB 74005678616</item>
      <item>Bojana Tadić, OIB 46961682966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10. lipnja 2021.</izvorni_sadrzaj>
    <derivirana_varijabla naziv="DomainObject.Datum_1">10. lipnja 2021.</derivirana_varijabla>
  </DomainObject.Datum>
  <DomainObject.PoslovniBrojDokumenta>
    <izvorni_sadrzaj>St-466/2018-208</izvorni_sadrzaj>
    <derivirana_varijabla naziv="DomainObject.PoslovniBrojDokumenta_1">St-466/2018-208</derivirana_varijabla>
  </DomainObject.PoslovniBrojDokumenta>
  <DomainObject.Predmet.StrankaIDrugi>
    <izvorni_sadrzaj>Mirjana Tkalec i dr.</izvorni_sadrzaj>
    <derivirana_varijabla naziv="DomainObject.Predmet.StrankaIDrugi_1">Mirjana Tkalec i dr.</derivirana_varijabla>
  </DomainObject.Predmet.StrankaIDrugi>
  <DomainObject.Predmet.ProtustrankaIDrugi>
    <izvorni_sadrzaj>ZRINSKI dioničko društvo za grafičku i nakladničku djelatnost u stečaju</izvorni_sadrzaj>
    <derivirana_varijabla naziv="DomainObject.Predmet.ProtustrankaIDrugi_1">ZRINSKI dioničko društvo za grafičku i nakladničku djelatnost u stečaju</derivirana_varijabla>
  </DomainObject.Predmet.ProtustrankaIDrugi>
  <DomainObject.Predmet.StrankaIDrugiAdressOIB>
    <izvorni_sadrzaj>Mirjana Tkalec, OIB 15908994886, Marof 7, 40315 Gornji Kraljevec i dr.</izvorni_sadrzaj>
    <derivirana_varijabla naziv="DomainObject.Predmet.StrankaIDrugiAdressOIB_1">Mirjana Tkalec, OIB 15908994886, Marof 7, 40315 Gornji Kraljevec i dr.</derivirana_varijabla>
  </DomainObject.Predmet.StrankaIDrugiAdressOIB>
  <DomainObject.Predmet.ProtustrankaIDrugiAdressOIB>
    <izvorni_sadrzaj>ZRINSKI dioničko društvo za grafičku i nakladničku djelatnost u stečaju, OIB 38396277912, Dr. Ivana Novaka 13, 40000 Čakovec</izvorni_sadrzaj>
    <derivirana_varijabla naziv="DomainObject.Predmet.ProtustrankaIDrugiAdressOIB_1">ZRINSKI dioničko društvo za grafičku i nakladničku djelatnost u stečaju, OIB 38396277912, Dr. Ivana Novaka 13,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Mirjana Tkalec</item>
      <item>Klodija Mesarić</item>
      <item>Renato Treska</item>
      <item>Božidar Žvorc</item>
      <item>Dubravko Keresteš</item>
      <item>Nada Šarić</item>
      <item>Lidija Novak</item>
      <item>Slavko Vidović</item>
      <item>Gorazd Črep</item>
      <item>Svjetlana Okreša</item>
      <item>Ana Zadravec</item>
      <item>Silvester Bernat</item>
      <item>Kristina Janković</item>
      <item>Jasminka Tušek</item>
      <item>Spomenka Rob</item>
      <item>Suzana Škreb</item>
      <item>Martina Žerjav Srša</item>
      <item>Zdravko Novak</item>
      <item>Ivan Kalamari</item>
      <item>Ana Maria Babić</item>
      <item>Damir Babić</item>
      <item>Danijela Filipović</item>
      <item>Dragan Hrustek</item>
      <item>Đurđica Kovačić</item>
      <item>Jelena Vadas</item>
      <item>Dino Marciuš</item>
      <item>Ana Đud</item>
      <item>Dubravka Pintarić</item>
      <item>Melani Vidović</item>
      <item>Ivana Vincetič</item>
      <item>Zdenka Jožić</item>
      <item>Nada Slamek</item>
      <item>Marija Vrtarić</item>
      <item>Kristijan Petran</item>
      <item>Sindikat grafičke i nakladničke djelatnosti Hrvatske</item>
      <item>ZRINSKI dioničko društvo za grafičku i nakladničku djelatnost u stečaju</item>
      <item>Mirjana Ovčar</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item>
      <item>Goran Gložinić</item>
      <item>ERSTE&amp;STEIERMÄRKISCHE BANKA dioničko društvo</item>
      <item>VELPAPIR d.o.o. za unutarnju i vanjsku trgovinu i usluge</item>
      <item>Mateja Mikić, Sindikat grafičke i nakladničke djelatnosti Hrvatske</item>
      <item>Županijsko državno odvjetništvo</item>
      <item>Financijska agencija (FINA)</item>
      <item>Karmen Barbarić</item>
      <item>PERGAMENT PROMET društvo s ograničenom odgovornošću za trgovinu</item>
      <item>Bojana Tadić</item>
    </izvorni_sadrzaj>
    <derivirana_varijabla naziv="DomainObject.Predmet.SudioniciListNaziv_1">
      <item>Mirjana Tkalec</item>
      <item>Klodija Mesarić</item>
      <item>Renato Treska</item>
      <item>Božidar Žvorc</item>
      <item>Dubravko Keresteš</item>
      <item>Nada Šarić</item>
      <item>Lidija Novak</item>
      <item>Slavko Vidović</item>
      <item>Gorazd Črep</item>
      <item>Svjetlana Okreša</item>
      <item>Ana Zadravec</item>
      <item>Silvester Bernat</item>
      <item>Kristina Janković</item>
      <item>Jasminka Tušek</item>
      <item>Spomenka Rob</item>
      <item>Suzana Škreb</item>
      <item>Martina Žerjav Srša</item>
      <item>Zdravko Novak</item>
      <item>Ivan Kalamari</item>
      <item>Ana Maria Babić</item>
      <item>Damir Babić</item>
      <item>Danijela Filipović</item>
      <item>Dragan Hrustek</item>
      <item>Đurđica Kovačić</item>
      <item>Jelena Vadas</item>
      <item>Dino Marciuš</item>
      <item>Ana Đud</item>
      <item>Dubravka Pintarić</item>
      <item>Melani Vidović</item>
      <item>Ivana Vincetič</item>
      <item>Zdenka Jožić</item>
      <item>Nada Slamek</item>
      <item>Marija Vrtarić</item>
      <item>Kristijan Petran</item>
      <item>Sindikat grafičke i nakladničke djelatnosti Hrvatske</item>
      <item>ZRINSKI dioničko društvo za grafičku i nakladničku djelatnost u stečaju</item>
      <item>Mirjana Ovčar</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item>
      <item>Goran Gložinić</item>
      <item>ERSTE&amp;STEIERMÄRKISCHE BANKA dioničko društvo</item>
      <item>VELPAPIR d.o.o. za unutarnju i vanjsku trgovinu i usluge</item>
      <item>Mateja Mikić, Sindikat grafičke i nakladničke djelatnosti Hrvatske</item>
      <item>Županijsko državno odvjetništvo</item>
      <item>Financijska agencija (FINA)</item>
      <item>Karmen Barbarić</item>
      <item>PERGAMENT PROMET društvo s ograničenom odgovornošću za trgovinu</item>
      <item>Bojana Tadić</item>
    </derivirana_varijabla>
  </DomainObject.Predmet.SudioniciListNaziv>
  <DomainObject.Predmet.SudioniciListAdressOIB>
    <izvorni_sadrzaj>
      <item>Mirjana Tkalec, OIB 15908994886, Marof 7,40315 Gornji Kraljevec</item>
      <item>Klodija Mesarić, OIB 74034758803, Vladimira Nazora 56,40000 Lopatinec</item>
      <item>Renato Treska, OIB 91090954685, Pretetinec 188,40000 Pretetinec</item>
      <item>Božidar Žvorc, OIB 03470609972, Čehovec 151,40323 Čehovec</item>
      <item>Dubravko Keresteš, OIB 05564464952, Andrije Kačića-Miošića 8a,40000 Čakovec</item>
      <item>Nada Šarić, OIB 70292213618, Silvije Strahimira Kranjčevića 10,40000 Čakovec</item>
      <item>Lidija Novak, OIB 87771590668, Donji Zebanec 10,40313 Donji Zebanec</item>
      <item>Slavko Vidović, OIB 01188695357, Ivana Gorana Kovačića 49,40000 Mihovljan</item>
      <item>Gorazd Črep, OIB 02354095445, Vinka Žganca 4,40000 Orehovica</item>
      <item>Svjetlana Okreša, OIB 18312867355, Nikole Tesle 27,40000 Pribislavec</item>
      <item>Ana Zadravec, OIB 00322024376, Čakovečka 17,40000 Sivica</item>
      <item>Silvester Bernat, OIB 12105501746, Josipa Slavenskog 54,40000 Ivanovec</item>
      <item>Kristina Janković, OIB 91280290013, Alojzija Stepinca 29,40000 Mala Subotica</item>
      <item>Jasminka Tušek, OIB 78938377335, Školska 37,40000 Novo Selo Rok</item>
      <item>Spomenka Rob, OIB 17427531753, Zasadbreg 27a,40000 Zasadbreg</item>
      <item>Suzana Škreb, OIB 53823170654, Ulica Lavoslava Ružičke 25,40000 Čakovec</item>
      <item>Martina Žerjav Srša, OIB 99880655801, J.bajkovca 113,40000 Savska Ves</item>
      <item>Zdravko Novak, OIB 43391148310, Cvjetna 4,40000 Strahoninec</item>
      <item>Ivan Kalamari, OIB 57849365825, Benkovec 30,40000 Mala Subotica</item>
      <item>Ana Maria Babić, OIB 07794259400, V.nazora 16a,40000 Lopatinec</item>
      <item>Damir Babić, OIB 81089353284, V.nazora 16a,40000 Lopatinec</item>
      <item>Danijela Filipović, OIB 88385051030, Glavna 3,40000 Sivica</item>
      <item>Dragan Hrustek, OIB 73613174145, Rade Končara 23a,40000 Mali Mihaljevec</item>
      <item>Đurđica Kovačić, OIB 97868505669, Vladimira Nazora 44,40000 Lopatinec</item>
      <item>Jelena Vadas, OIB 18360541040, Josipa Slavenskog 3,40323 Draškovec</item>
      <item>Dino Marciuš, OIB 51098386326, Slakovec 106,40000 Slakovec</item>
      <item>Ana Đud, OIB 37921980678, Poljska 5,40000 Čakovec</item>
      <item>Dubravka Pintarić, OIB 63221003551, Dunajska 46,40313 Sveti Martin Na Muri</item>
      <item>Melani Vidović, OIB 73523056765, Glavna 8,40000 Celine</item>
      <item>Ivana Vincetič, OIB 49078194326, Črečan 34,40000 Črečan</item>
      <item>Zdenka Jožić, OIB 64883443495, Josipa Bajkovca 131,40000 Savska Ves</item>
      <item>Nada Slamek, OIB 16295169732, Ograda 5,40315 Vratišinec</item>
      <item>Marija Vrtarić, OIB 26046425879, Marof 20,40315 Gornji Kraljevec</item>
      <item>Kristijan Petran, OIB 73572951256, Pretetinec 205,40000 Pretetinec</item>
      <item>Sindikat grafičke i nakladničke djelatnosti Hrvatske, Breščenskoga 4,10000 Zagreb</item>
      <item>ZRINSKI dioničko društvo za grafičku i nakladničku djelatnost u stečaju, OIB 38396277912, Dr. Ivana Novaka 13,40000 Čakovec</item>
      <item>Mirjana Ovčar, OIB 00088482161, Ulica Miroslava Magdalenića 2,40000 Čakovec</item>
      <item>Sudski registar</item>
      <item>Županijsko državno odvjetništvo</item>
      <item>Privredna banka Zagreb d.d., Radnička cesta 50,10000 Zagreb</item>
      <item>Vladimir Halić, Glavna 13,40000 Mala Subotica</item>
      <item>Policijska uprava Međimurska - PP Čakovec, Jakova Gotovca 7,40000 Čakovec</item>
      <item>Porezna uprava - Područni ured Čakovec, O. Keršovanija 11,40000 Čakovec</item>
      <item>Općinski sud u Čakovcu - zemljišnoknjižni odjel, R. Boškovića 18,40000 Čakovec</item>
      <item>Lidija Lesar, Travnička 26,40000 Čakovec</item>
      <item>Nevenka Golubić, Štefanec Marof 27,42202 Trnovec</item>
      <item>Agencija za osiguranje radničkih tražbina, OIB 04323472109, Frankopanska 11,10000 Zagreb</item>
      <item>Goran Gložinić, OIB 59634916573, Kapucinski trg 5/1,42000 Varaždin</item>
      <item>ERSTE&amp;STEIERMÄRKISCHE BANKA dioničko društvo, OIB 23057039320, Jadranski Trg 3/a,51000 Rijeka</item>
      <item>VELPAPIR d.o.o. za unutarnju i vanjsku trgovinu i usluge, OIB 01147434457, Kovinska 13,10000 Zagreb</item>
      <item>Mateja Mikić, Sindikat grafičke i nakladničke djelatnosti Hrvatske</item>
      <item>Županijsko državno odvjetništvo</item>
      <item>Financijska agencija (FINA), OIB 85821130368, Ulica grada Vukovara 70,10000 Zagreb</item>
      <item>Karmen Barbarić, OIB 95375262723, France Prešerna 11d,40000 Čakovec</item>
      <item>PERGAMENT PROMET društvo s ograničenom odgovornošću za trgovinu, OIB 74005678616, Samoborska cesta 145,10000 Zagreb</item>
      <item>Bojana Tadić, OIB 46961682966, Preradovićeva 18,10000 Zagreb</item>
    </izvorni_sadrzaj>
    <derivirana_varijabla naziv="DomainObject.Predmet.SudioniciListAdressOIB_1">
      <item>Mirjana Tkalec, OIB 15908994886, Marof 7,40315 Gornji Kraljevec</item>
      <item>Klodija Mesarić, OIB 74034758803, Vladimira Nazora 56,40000 Lopatinec</item>
      <item>Renato Treska, OIB 91090954685, Pretetinec 188,40000 Pretetinec</item>
      <item>Božidar Žvorc, OIB 03470609972, Čehovec 151,40323 Čehovec</item>
      <item>Dubravko Keresteš, OIB 05564464952, Andrije Kačića-Miošića 8a,40000 Čakovec</item>
      <item>Nada Šarić, OIB 70292213618, Silvije Strahimira Kranjčevića 10,40000 Čakovec</item>
      <item>Lidija Novak, OIB 87771590668, Donji Zebanec 10,40313 Donji Zebanec</item>
      <item>Slavko Vidović, OIB 01188695357, Ivana Gorana Kovačića 49,40000 Mihovljan</item>
      <item>Gorazd Črep, OIB 02354095445, Vinka Žganca 4,40000 Orehovica</item>
      <item>Svjetlana Okreša, OIB 18312867355, Nikole Tesle 27,40000 Pribislavec</item>
      <item>Ana Zadravec, OIB 00322024376, Čakovečka 17,40000 Sivica</item>
      <item>Silvester Bernat, OIB 12105501746, Josipa Slavenskog 54,40000 Ivanovec</item>
      <item>Kristina Janković, OIB 91280290013, Alojzija Stepinca 29,40000 Mala Subotica</item>
      <item>Jasminka Tušek, OIB 78938377335, Školska 37,40000 Novo Selo Rok</item>
      <item>Spomenka Rob, OIB 17427531753, Zasadbreg 27a,40000 Zasadbreg</item>
      <item>Suzana Škreb, OIB 53823170654, Ulica Lavoslava Ružičke 25,40000 Čakovec</item>
      <item>Martina Žerjav Srša, OIB 99880655801, J.bajkovca 113,40000 Savska Ves</item>
      <item>Zdravko Novak, OIB 43391148310, Cvjetna 4,40000 Strahoninec</item>
      <item>Ivan Kalamari, OIB 57849365825, Benkovec 30,40000 Mala Subotica</item>
      <item>Ana Maria Babić, OIB 07794259400, V.nazora 16a,40000 Lopatinec</item>
      <item>Damir Babić, OIB 81089353284, V.nazora 16a,40000 Lopatinec</item>
      <item>Danijela Filipović, OIB 88385051030, Glavna 3,40000 Sivica</item>
      <item>Dragan Hrustek, OIB 73613174145, Rade Končara 23a,40000 Mali Mihaljevec</item>
      <item>Đurđica Kovačić, OIB 97868505669, Vladimira Nazora 44,40000 Lopatinec</item>
      <item>Jelena Vadas, OIB 18360541040, Josipa Slavenskog 3,40323 Draškovec</item>
      <item>Dino Marciuš, OIB 51098386326, Slakovec 106,40000 Slakovec</item>
      <item>Ana Đud, OIB 37921980678, Poljska 5,40000 Čakovec</item>
      <item>Dubravka Pintarić, OIB 63221003551, Dunajska 46,40313 Sveti Martin Na Muri</item>
      <item>Melani Vidović, OIB 73523056765, Glavna 8,40000 Celine</item>
      <item>Ivana Vincetič, OIB 49078194326, Črečan 34,40000 Črečan</item>
      <item>Zdenka Jožić, OIB 64883443495, Josipa Bajkovca 131,40000 Savska Ves</item>
      <item>Nada Slamek, OIB 16295169732, Ograda 5,40315 Vratišinec</item>
      <item>Marija Vrtarić, OIB 26046425879, Marof 20,40315 Gornji Kraljevec</item>
      <item>Kristijan Petran, OIB 73572951256, Pretetinec 205,40000 Pretetinec</item>
      <item>Sindikat grafičke i nakladničke djelatnosti Hrvatske, Breščenskoga 4,10000 Zagreb</item>
      <item>ZRINSKI dioničko društvo za grafičku i nakladničku djelatnost u stečaju, OIB 38396277912, Dr. Ivana Novaka 13,40000 Čakovec</item>
      <item>Mirjana Ovčar, OIB 00088482161, Ulica Miroslava Magdalenića 2,40000 Čakovec</item>
      <item>Sudski registar</item>
      <item>Županijsko državno odvjetništvo</item>
      <item>Privredna banka Zagreb d.d., Radnička cesta 50,10000 Zagreb</item>
      <item>Vladimir Halić, Glavna 13,40000 Mala Subotica</item>
      <item>Policijska uprava Međimurska - PP Čakovec, Jakova Gotovca 7,40000 Čakovec</item>
      <item>Porezna uprava - Područni ured Čakovec, O. Keršovanija 11,40000 Čakovec</item>
      <item>Općinski sud u Čakovcu - zemljišnoknjižni odjel, R. Boškovića 18,40000 Čakovec</item>
      <item>Lidija Lesar, Travnička 26,40000 Čakovec</item>
      <item>Nevenka Golubić, Štefanec Marof 27,42202 Trnovec</item>
      <item>Agencija za osiguranje radničkih tražbina, OIB 04323472109, Frankopanska 11,10000 Zagreb</item>
      <item>Goran Gložinić, OIB 59634916573, Kapucinski trg 5/1,42000 Varaždin</item>
      <item>ERSTE&amp;STEIERMÄRKISCHE BANKA dioničko društvo, OIB 23057039320, Jadranski Trg 3/a,51000 Rijeka</item>
      <item>VELPAPIR d.o.o. za unutarnju i vanjsku trgovinu i usluge, OIB 01147434457, Kovinska 13,10000 Zagreb</item>
      <item>Mateja Mikić, Sindikat grafičke i nakladničke djelatnosti Hrvatske</item>
      <item>Županijsko državno odvjetništvo</item>
      <item>Financijska agencija (FINA), OIB 85821130368, Ulica grada Vukovara 70,10000 Zagreb</item>
      <item>Karmen Barbarić, OIB 95375262723, France Prešerna 11d,40000 Čakovec</item>
      <item>PERGAMENT PROMET društvo s ograničenom odgovornošću za trgovinu, OIB 74005678616, Samoborska cesta 145,10000 Zagreb</item>
      <item>Bojana Tadić, OIB 46961682966, Preradovićeva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15908994886</item>
      <item>, OIB 74034758803</item>
      <item>, OIB 91090954685</item>
      <item>, OIB 03470609972</item>
      <item>, OIB 05564464952</item>
      <item>, OIB 70292213618</item>
      <item>, OIB 87771590668</item>
      <item>, OIB 01188695357</item>
      <item>, OIB 02354095445</item>
      <item>, OIB 18312867355</item>
      <item>, OIB 00322024376</item>
      <item>, OIB 12105501746</item>
      <item>, OIB 91280290013</item>
      <item>, OIB 78938377335</item>
      <item>, OIB 17427531753</item>
      <item>, OIB 53823170654</item>
      <item>, OIB 99880655801</item>
      <item>, OIB 43391148310</item>
      <item>, OIB 57849365825</item>
      <item>, OIB 07794259400</item>
      <item>, OIB 81089353284</item>
      <item>, OIB 88385051030</item>
      <item>, OIB 73613174145</item>
      <item>, OIB 97868505669</item>
      <item>, OIB 18360541040</item>
      <item>, OIB 51098386326</item>
      <item>, OIB 37921980678</item>
      <item>, OIB 63221003551</item>
      <item>, OIB 73523056765</item>
      <item>, OIB 49078194326</item>
      <item>, OIB 64883443495</item>
      <item>, OIB 16295169732</item>
      <item>, OIB 26046425879</item>
      <item>, OIB 73572951256</item>
      <item>, OIB null</item>
      <item>, OIB 38396277912</item>
      <item>, OIB 00088482161</item>
      <item>, OIB null</item>
      <item>, OIB null</item>
      <item>, OIB null</item>
      <item>, OIB null</item>
      <item>, OIB null</item>
      <item>, OIB null</item>
      <item>, OIB null</item>
      <item>, OIB null</item>
      <item>, OIB null</item>
      <item>, OIB 04323472109</item>
      <item>, OIB 59634916573</item>
      <item>, OIB 23057039320</item>
      <item>, OIB 01147434457</item>
      <item>, OIB null</item>
      <item>, OIB null</item>
      <item>, OIB 85821130368</item>
      <item>, OIB 95375262723</item>
      <item>, OIB 74005678616</item>
      <item>, OIB 46961682966</item>
    </izvorni_sadrzaj>
    <derivirana_varijabla naziv="DomainObject.Predmet.SudioniciListNazivOIB_1">
      <item>, OIB 15908994886</item>
      <item>, OIB 74034758803</item>
      <item>, OIB 91090954685</item>
      <item>, OIB 03470609972</item>
      <item>, OIB 05564464952</item>
      <item>, OIB 70292213618</item>
      <item>, OIB 87771590668</item>
      <item>, OIB 01188695357</item>
      <item>, OIB 02354095445</item>
      <item>, OIB 18312867355</item>
      <item>, OIB 00322024376</item>
      <item>, OIB 12105501746</item>
      <item>, OIB 91280290013</item>
      <item>, OIB 78938377335</item>
      <item>, OIB 17427531753</item>
      <item>, OIB 53823170654</item>
      <item>, OIB 99880655801</item>
      <item>, OIB 43391148310</item>
      <item>, OIB 57849365825</item>
      <item>, OIB 07794259400</item>
      <item>, OIB 81089353284</item>
      <item>, OIB 88385051030</item>
      <item>, OIB 73613174145</item>
      <item>, OIB 97868505669</item>
      <item>, OIB 18360541040</item>
      <item>, OIB 51098386326</item>
      <item>, OIB 37921980678</item>
      <item>, OIB 63221003551</item>
      <item>, OIB 73523056765</item>
      <item>, OIB 49078194326</item>
      <item>, OIB 64883443495</item>
      <item>, OIB 16295169732</item>
      <item>, OIB 26046425879</item>
      <item>, OIB 73572951256</item>
      <item>, OIB null</item>
      <item>, OIB 38396277912</item>
      <item>, OIB 00088482161</item>
      <item>, OIB null</item>
      <item>, OIB null</item>
      <item>, OIB null</item>
      <item>, OIB null</item>
      <item>, OIB null</item>
      <item>, OIB null</item>
      <item>, OIB null</item>
      <item>, OIB null</item>
      <item>, OIB null</item>
      <item>, OIB 04323472109</item>
      <item>, OIB 59634916573</item>
      <item>, OIB 23057039320</item>
      <item>, OIB 01147434457</item>
      <item>, OIB null</item>
      <item>, OIB null</item>
      <item>, OIB 85821130368</item>
      <item>, OIB 95375262723</item>
      <item>, OIB 74005678616</item>
      <item>, OIB 46961682966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Nevenka Golubić, OIB 84663367442</item>
    </izvorni_sadrzaj>
    <derivirana_varijabla naziv="DomainObject.Predmet.StecajniUpraviteljiListAddressOIB_1">
      <item>Nevenka Golubić, OIB 84663367442</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12. prosinca 2018.</izvorni_sadrzaj>
    <derivirana_varijabla naziv="DomainObject.Predmet.DatumPocetkaProcesa_1">12. prosinca 2018.</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72CEDE-184B-41E3-BB7E-080E7D332AF0}">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618</properties:Words>
  <properties:Characters>3536</properties:Characters>
  <properties:Lines>139</properties:Lines>
  <properties:Paragraphs>49</properties:Paragraphs>
  <properties:TotalTime>289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4167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2019-09-20T06:42:00Z</dcterms:created>
  <dc:creator>Mirjana Mlinarić</dc:creator>
  <cp:lastModifiedBy>Nevenka Vuković</cp:lastModifiedBy>
  <cp:lastPrinted>2021-06-10T08:59:00Z</cp:lastPrinted>
  <dcterms:modified xmlns:xsi="http://www.w3.org/2001/XMLSchema-instance" xsi:type="dcterms:W3CDTF">2021-06-10T09:00:00Z</dcterms:modified>
  <cp:revision>97</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St-466/2018-208 / Zapisnik - Sjednica odbora vjerovnika (St-466-18-208 Zapisnik - Odbor vjerovnika 10.6.21.docx.docx)</vt:lpwstr>
  </prop:property>
  <prop:property fmtid="{D5CDD505-2E9C-101B-9397-08002B2CF9AE}" pid="4" name="CC_coloring">
    <vt:bool>false</vt:bool>
  </prop:property>
  <prop:property fmtid="{D5CDD505-2E9C-101B-9397-08002B2CF9AE}" pid="5" name="BrojStranica">
    <vt:i4>3</vt:i4>
  </prop:property>
</prop:Properties>
</file>